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5C474" w14:textId="52ECCF0B" w:rsidR="00CF6292" w:rsidRPr="00503E28" w:rsidRDefault="00E20BD3" w:rsidP="00CF6292">
      <w:pPr>
        <w:keepLines/>
        <w:widowControl w:val="0"/>
        <w:tabs>
          <w:tab w:val="right" w:pos="10440"/>
          <w:tab w:val="right" w:pos="13323"/>
        </w:tabs>
        <w:spacing w:after="0" w:line="240" w:lineRule="auto"/>
        <w:rPr>
          <w:rFonts w:ascii="Arial" w:eastAsia="Malgun Gothic" w:hAnsi="Arial" w:cs="Arial"/>
          <w:b/>
          <w:sz w:val="24"/>
          <w:szCs w:val="24"/>
          <w:lang w:val="en-US" w:eastAsia="ko-KR"/>
        </w:rPr>
      </w:pPr>
      <w:bookmarkStart w:id="0" w:name="Title"/>
      <w:bookmarkStart w:id="1" w:name="DocumentFor"/>
      <w:bookmarkEnd w:id="0"/>
      <w:bookmarkEnd w:id="1"/>
      <w:r w:rsidRPr="00503E28">
        <w:rPr>
          <w:rFonts w:ascii="Arial" w:eastAsia="MS Mincho" w:hAnsi="Arial" w:cs="Arial"/>
          <w:b/>
          <w:sz w:val="24"/>
          <w:szCs w:val="24"/>
          <w:lang w:val="en-US"/>
        </w:rPr>
        <w:t>3GPP TSG-RAN WG4 Meeting #</w:t>
      </w:r>
      <w:r w:rsidRPr="00503E28">
        <w:rPr>
          <w:rFonts w:eastAsia="MS Mincho"/>
          <w:lang w:val="en-US"/>
        </w:rPr>
        <w:t xml:space="preserve"> </w:t>
      </w:r>
      <w:r w:rsidRPr="00503E28">
        <w:rPr>
          <w:rFonts w:ascii="Arial" w:eastAsia="MS Mincho" w:hAnsi="Arial" w:cs="Arial"/>
          <w:b/>
          <w:sz w:val="24"/>
          <w:szCs w:val="24"/>
          <w:lang w:val="en-US"/>
        </w:rPr>
        <w:t>104-e</w:t>
      </w:r>
      <w:r w:rsidR="00CF6292" w:rsidRPr="00503E28">
        <w:rPr>
          <w:rFonts w:ascii="Arial" w:eastAsia="Malgun Gothic" w:hAnsi="Arial" w:cs="Arial"/>
          <w:b/>
          <w:sz w:val="24"/>
          <w:szCs w:val="24"/>
          <w:lang w:val="en-US" w:eastAsia="ko-KR"/>
        </w:rPr>
        <w:tab/>
      </w:r>
      <w:r w:rsidR="002F7519" w:rsidRPr="00503E28">
        <w:rPr>
          <w:rFonts w:ascii="Arial" w:eastAsia="Malgun Gothic" w:hAnsi="Arial" w:cs="Arial"/>
          <w:b/>
          <w:sz w:val="24"/>
          <w:szCs w:val="24"/>
          <w:lang w:val="en-US" w:eastAsia="ko-KR"/>
        </w:rPr>
        <w:t>R4-2214471</w:t>
      </w:r>
    </w:p>
    <w:p w14:paraId="544584D9" w14:textId="77777777" w:rsidR="00044421" w:rsidRPr="00503E28" w:rsidRDefault="00044421" w:rsidP="00044421">
      <w:pPr>
        <w:tabs>
          <w:tab w:val="right" w:pos="9781"/>
          <w:tab w:val="right" w:pos="13323"/>
        </w:tabs>
        <w:spacing w:after="0"/>
        <w:outlineLvl w:val="0"/>
        <w:rPr>
          <w:rFonts w:ascii="Arial" w:hAnsi="Arial"/>
          <w:b/>
          <w:sz w:val="24"/>
          <w:szCs w:val="24"/>
          <w:lang w:val="en-US" w:eastAsia="zh-CN"/>
        </w:rPr>
      </w:pPr>
      <w:r w:rsidRPr="00503E28">
        <w:rPr>
          <w:rFonts w:ascii="Arial" w:hAnsi="Arial"/>
          <w:b/>
          <w:sz w:val="24"/>
          <w:szCs w:val="24"/>
          <w:lang w:val="en-US" w:eastAsia="zh-CN"/>
        </w:rPr>
        <w:t>Electronic Meeting, Aug. 2022</w:t>
      </w:r>
    </w:p>
    <w:p w14:paraId="0A065D17" w14:textId="77777777" w:rsidR="00044421" w:rsidRPr="00503E28" w:rsidRDefault="00044421" w:rsidP="0004442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503E28">
        <w:rPr>
          <w:rFonts w:ascii="Arial" w:eastAsia="MS Mincho" w:hAnsi="Arial" w:cs="Arial"/>
          <w:b/>
          <w:sz w:val="22"/>
          <w:lang w:val="pt-BR"/>
        </w:rPr>
        <w:t>Agenda item:</w:t>
      </w:r>
      <w:r w:rsidRPr="00503E28">
        <w:rPr>
          <w:rFonts w:ascii="Arial" w:eastAsia="MS Mincho" w:hAnsi="Arial" w:cs="Arial"/>
          <w:b/>
          <w:sz w:val="22"/>
          <w:lang w:val="pt-BR"/>
        </w:rPr>
        <w:tab/>
      </w:r>
      <w:r w:rsidRPr="00503E28">
        <w:rPr>
          <w:rFonts w:ascii="Arial" w:eastAsia="MS Mincho" w:hAnsi="Arial" w:cs="Arial" w:hint="eastAsia"/>
          <w:b/>
          <w:sz w:val="22"/>
          <w:lang w:val="pt-BR" w:eastAsia="ja-JP"/>
        </w:rPr>
        <w:tab/>
      </w:r>
      <w:r w:rsidRPr="00503E28">
        <w:rPr>
          <w:rFonts w:ascii="Arial" w:eastAsia="MS Mincho" w:hAnsi="Arial" w:cs="Arial" w:hint="eastAsia"/>
          <w:b/>
          <w:sz w:val="22"/>
          <w:lang w:val="pt-BR" w:eastAsia="ja-JP"/>
        </w:rPr>
        <w:tab/>
      </w:r>
      <w:r w:rsidRPr="00503E28">
        <w:rPr>
          <w:rFonts w:ascii="Arial" w:hAnsi="Arial" w:cs="Arial"/>
          <w:sz w:val="22"/>
          <w:lang w:eastAsia="zh-CN"/>
        </w:rPr>
        <w:t>9.11.8</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1310830A"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0E0B36" w:rsidRPr="00503E28">
        <w:rPr>
          <w:rFonts w:ascii="Arial" w:eastAsia="MS Mincho" w:hAnsi="Arial" w:cs="Arial"/>
          <w:bCs/>
          <w:sz w:val="22"/>
        </w:rPr>
        <w:t>WF on NR NTN RRM requirements</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7E9207C" w14:textId="77777777" w:rsidR="00CF6292" w:rsidRPr="00503E28" w:rsidRDefault="00CF6292" w:rsidP="00CF6292">
      <w:pPr>
        <w:rPr>
          <w:i/>
          <w:lang w:eastAsia="zh-CN"/>
        </w:rPr>
      </w:pPr>
      <w:r w:rsidRPr="00503E28">
        <w:rPr>
          <w:i/>
          <w:lang w:eastAsia="zh-CN"/>
        </w:rPr>
        <w:t>The summary covers the contributions submitted under the following Ais</w:t>
      </w:r>
    </w:p>
    <w:p w14:paraId="65E31553" w14:textId="77777777" w:rsidR="0074510E" w:rsidRPr="00503E28" w:rsidRDefault="0074510E" w:rsidP="0074510E">
      <w:pPr>
        <w:pStyle w:val="ListParagraph"/>
        <w:numPr>
          <w:ilvl w:val="0"/>
          <w:numId w:val="7"/>
        </w:numPr>
        <w:ind w:firstLineChars="0"/>
        <w:rPr>
          <w:i/>
          <w:lang w:eastAsia="zh-CN"/>
        </w:rPr>
      </w:pPr>
      <w:r w:rsidRPr="00503E28">
        <w:rPr>
          <w:i/>
          <w:lang w:eastAsia="zh-CN"/>
        </w:rPr>
        <w:t>9.11.5</w:t>
      </w:r>
      <w:r w:rsidRPr="00503E28">
        <w:rPr>
          <w:i/>
          <w:lang w:eastAsia="zh-CN"/>
        </w:rPr>
        <w:tab/>
        <w:t>RRM core requirement maintenance</w:t>
      </w:r>
    </w:p>
    <w:p w14:paraId="53B5EF1D" w14:textId="77777777" w:rsidR="0074510E" w:rsidRPr="00503E28" w:rsidRDefault="0074510E" w:rsidP="0074510E">
      <w:pPr>
        <w:pStyle w:val="ListParagraph"/>
        <w:numPr>
          <w:ilvl w:val="1"/>
          <w:numId w:val="7"/>
        </w:numPr>
        <w:ind w:firstLineChars="0"/>
        <w:rPr>
          <w:i/>
          <w:lang w:eastAsia="zh-CN"/>
        </w:rPr>
      </w:pPr>
      <w:r w:rsidRPr="00503E28">
        <w:rPr>
          <w:i/>
          <w:lang w:eastAsia="zh-CN"/>
        </w:rPr>
        <w:t>9.11.5.1</w:t>
      </w:r>
      <w:r w:rsidRPr="00503E28">
        <w:rPr>
          <w:i/>
          <w:lang w:eastAsia="zh-CN"/>
        </w:rPr>
        <w:tab/>
        <w:t>Measurement procedure requirements</w:t>
      </w:r>
    </w:p>
    <w:p w14:paraId="05A2FCD6" w14:textId="77777777" w:rsidR="0074510E" w:rsidRPr="00503E28" w:rsidRDefault="0074510E" w:rsidP="0074510E">
      <w:pPr>
        <w:pStyle w:val="ListParagraph"/>
        <w:numPr>
          <w:ilvl w:val="1"/>
          <w:numId w:val="7"/>
        </w:numPr>
        <w:ind w:firstLineChars="0"/>
        <w:rPr>
          <w:i/>
          <w:lang w:eastAsia="zh-CN"/>
        </w:rPr>
      </w:pPr>
      <w:r w:rsidRPr="00503E28">
        <w:rPr>
          <w:i/>
          <w:lang w:eastAsia="zh-CN"/>
        </w:rPr>
        <w:t>9.11.5.2</w:t>
      </w:r>
      <w:r w:rsidRPr="00503E28">
        <w:rPr>
          <w:i/>
          <w:lang w:eastAsia="zh-CN"/>
        </w:rPr>
        <w:tab/>
        <w:t>Others</w:t>
      </w:r>
    </w:p>
    <w:p w14:paraId="46ECCE33" w14:textId="04455F4C" w:rsidR="00EA377D" w:rsidRPr="00503E28" w:rsidRDefault="000D2F8A">
      <w:pPr>
        <w:pStyle w:val="Heading1"/>
        <w:rPr>
          <w:lang w:eastAsia="ja-JP"/>
        </w:rPr>
      </w:pPr>
      <w:r w:rsidRPr="00503E28">
        <w:rPr>
          <w:lang w:eastAsia="ja-JP"/>
        </w:rPr>
        <w:t xml:space="preserve">Topic #1: </w:t>
      </w:r>
      <w:r w:rsidR="00506589" w:rsidRPr="00503E28">
        <w:rPr>
          <w:lang w:eastAsia="ja-JP"/>
        </w:rPr>
        <w:t>Open Issues</w:t>
      </w:r>
    </w:p>
    <w:p w14:paraId="78AFB158" w14:textId="77777777" w:rsidR="00506589" w:rsidRPr="00503E28" w:rsidRDefault="00506589" w:rsidP="00506589">
      <w:pPr>
        <w:outlineLvl w:val="2"/>
        <w:rPr>
          <w:b/>
          <w:u w:val="single"/>
          <w:lang w:eastAsia="ko-KR"/>
        </w:rPr>
      </w:pPr>
      <w:r w:rsidRPr="00503E28">
        <w:rPr>
          <w:b/>
          <w:u w:val="single"/>
          <w:lang w:eastAsia="ko-KR"/>
        </w:rPr>
        <w:t>Issue 1: Capability on the number of Measurement Carriers/Cells/SSBs</w:t>
      </w:r>
    </w:p>
    <w:p w14:paraId="073365A6" w14:textId="0FA36A44" w:rsidR="00506589" w:rsidRPr="00503E28" w:rsidRDefault="00506589" w:rsidP="00506589">
      <w:pPr>
        <w:spacing w:after="120" w:line="252" w:lineRule="auto"/>
        <w:ind w:firstLine="284"/>
        <w:rPr>
          <w:b/>
          <w:bCs/>
          <w:u w:val="single"/>
          <w:lang w:eastAsia="ja-JP"/>
        </w:rPr>
      </w:pPr>
      <w:r w:rsidRPr="00503E28">
        <w:rPr>
          <w:b/>
          <w:bCs/>
          <w:u w:val="single"/>
          <w:lang w:eastAsia="ja-JP"/>
        </w:rPr>
        <w:t>Agreement:</w:t>
      </w:r>
    </w:p>
    <w:p w14:paraId="59CF3B57" w14:textId="77777777" w:rsidR="00506589" w:rsidRPr="00503E28" w:rsidRDefault="00506589" w:rsidP="00506589">
      <w:pPr>
        <w:pStyle w:val="ListParagraph"/>
        <w:numPr>
          <w:ilvl w:val="0"/>
          <w:numId w:val="5"/>
        </w:numPr>
        <w:overflowPunct/>
        <w:autoSpaceDE/>
        <w:autoSpaceDN/>
        <w:adjustRightInd/>
        <w:spacing w:after="120" w:line="252" w:lineRule="auto"/>
        <w:ind w:left="644" w:firstLineChars="0"/>
        <w:textAlignment w:val="auto"/>
        <w:rPr>
          <w:lang w:eastAsia="ja-JP"/>
        </w:rPr>
      </w:pPr>
      <w:r w:rsidRPr="00503E28">
        <w:rPr>
          <w:lang w:eastAsia="ja-JP"/>
        </w:rPr>
        <w:t>Introduce UE capability for the number of target satellites the UE can monitor per carrier for LEO</w:t>
      </w:r>
    </w:p>
    <w:p w14:paraId="7E244E9F" w14:textId="77777777" w:rsidR="00506589" w:rsidRPr="00503E28" w:rsidRDefault="00506589" w:rsidP="00506589">
      <w:pPr>
        <w:pStyle w:val="ListParagraph"/>
        <w:numPr>
          <w:ilvl w:val="0"/>
          <w:numId w:val="5"/>
        </w:numPr>
        <w:overflowPunct/>
        <w:autoSpaceDE/>
        <w:autoSpaceDN/>
        <w:adjustRightInd/>
        <w:spacing w:after="120" w:line="252" w:lineRule="auto"/>
        <w:ind w:left="644" w:firstLineChars="0"/>
        <w:textAlignment w:val="auto"/>
        <w:rPr>
          <w:lang w:eastAsia="ja-JP"/>
        </w:rPr>
      </w:pPr>
      <w:r w:rsidRPr="00503E28">
        <w:rPr>
          <w:lang w:eastAsia="ja-JP"/>
        </w:rPr>
        <w:t>Fill in the following with exact wording (please also clarify the relationship with FG 25-5):</w:t>
      </w:r>
    </w:p>
    <w:p w14:paraId="51E917AE" w14:textId="77777777" w:rsidR="00506589" w:rsidRPr="00503E28" w:rsidRDefault="00506589" w:rsidP="00506589">
      <w:pPr>
        <w:pStyle w:val="ListParagraph"/>
        <w:numPr>
          <w:ilvl w:val="1"/>
          <w:numId w:val="5"/>
        </w:numPr>
        <w:overflowPunct/>
        <w:autoSpaceDE/>
        <w:autoSpaceDN/>
        <w:adjustRightInd/>
        <w:spacing w:after="120" w:line="252" w:lineRule="auto"/>
        <w:ind w:left="1364" w:firstLineChars="0"/>
        <w:textAlignment w:val="auto"/>
        <w:rPr>
          <w:lang w:eastAsia="zh-CN"/>
        </w:rPr>
      </w:pPr>
      <w:r w:rsidRPr="00503E28">
        <w:rPr>
          <w:lang w:eastAsia="zh-CN"/>
        </w:rPr>
        <w:t>Feature group</w:t>
      </w:r>
    </w:p>
    <w:p w14:paraId="763E5A08" w14:textId="77777777" w:rsidR="00506589" w:rsidRPr="00503E28" w:rsidRDefault="00506589" w:rsidP="00506589">
      <w:pPr>
        <w:pStyle w:val="ListParagraph"/>
        <w:numPr>
          <w:ilvl w:val="1"/>
          <w:numId w:val="5"/>
        </w:numPr>
        <w:overflowPunct/>
        <w:autoSpaceDE/>
        <w:autoSpaceDN/>
        <w:adjustRightInd/>
        <w:spacing w:after="120" w:line="252" w:lineRule="auto"/>
        <w:ind w:left="1364" w:firstLineChars="0"/>
        <w:textAlignment w:val="auto"/>
        <w:rPr>
          <w:lang w:eastAsia="zh-CN"/>
        </w:rPr>
      </w:pPr>
      <w:r w:rsidRPr="00503E28">
        <w:rPr>
          <w:lang w:eastAsia="zh-CN"/>
        </w:rPr>
        <w:t>Component</w:t>
      </w:r>
    </w:p>
    <w:p w14:paraId="5110CD5B" w14:textId="77777777" w:rsidR="00506589" w:rsidRPr="00503E28" w:rsidRDefault="00506589" w:rsidP="00506589">
      <w:pPr>
        <w:pStyle w:val="ListParagraph"/>
        <w:numPr>
          <w:ilvl w:val="1"/>
          <w:numId w:val="5"/>
        </w:numPr>
        <w:overflowPunct/>
        <w:autoSpaceDE/>
        <w:autoSpaceDN/>
        <w:adjustRightInd/>
        <w:spacing w:after="120" w:line="252" w:lineRule="auto"/>
        <w:ind w:left="1364" w:firstLineChars="0"/>
        <w:textAlignment w:val="auto"/>
        <w:rPr>
          <w:lang w:eastAsia="zh-CN"/>
        </w:rPr>
      </w:pPr>
      <w:r w:rsidRPr="00503E28">
        <w:rPr>
          <w:lang w:eastAsia="zh-CN"/>
        </w:rPr>
        <w:t xml:space="preserve">Need for the </w:t>
      </w:r>
      <w:proofErr w:type="spellStart"/>
      <w:r w:rsidRPr="00503E28">
        <w:rPr>
          <w:lang w:eastAsia="zh-CN"/>
        </w:rPr>
        <w:t>gNB</w:t>
      </w:r>
      <w:proofErr w:type="spellEnd"/>
      <w:r w:rsidRPr="00503E28">
        <w:rPr>
          <w:lang w:eastAsia="zh-CN"/>
        </w:rPr>
        <w:t xml:space="preserve"> to know if the feature is supported</w:t>
      </w:r>
    </w:p>
    <w:p w14:paraId="0CA2FDFE" w14:textId="77777777" w:rsidR="00506589" w:rsidRPr="00503E28" w:rsidRDefault="00506589" w:rsidP="00506589">
      <w:pPr>
        <w:pStyle w:val="ListParagraph"/>
        <w:numPr>
          <w:ilvl w:val="1"/>
          <w:numId w:val="5"/>
        </w:numPr>
        <w:overflowPunct/>
        <w:autoSpaceDE/>
        <w:autoSpaceDN/>
        <w:adjustRightInd/>
        <w:spacing w:after="120" w:line="252" w:lineRule="auto"/>
        <w:ind w:left="1364" w:firstLineChars="0"/>
        <w:textAlignment w:val="auto"/>
        <w:rPr>
          <w:lang w:eastAsia="zh-CN"/>
        </w:rPr>
      </w:pPr>
      <w:r w:rsidRPr="00503E28">
        <w:rPr>
          <w:lang w:eastAsia="zh-CN"/>
        </w:rPr>
        <w:t>Consequence if the feature is not supported by the UE</w:t>
      </w:r>
    </w:p>
    <w:p w14:paraId="63F6BC42" w14:textId="77777777" w:rsidR="00506589" w:rsidRPr="00503E28" w:rsidRDefault="00506589" w:rsidP="00506589">
      <w:pPr>
        <w:pStyle w:val="ListParagraph"/>
        <w:numPr>
          <w:ilvl w:val="1"/>
          <w:numId w:val="5"/>
        </w:numPr>
        <w:overflowPunct/>
        <w:autoSpaceDE/>
        <w:autoSpaceDN/>
        <w:adjustRightInd/>
        <w:spacing w:after="120" w:line="252" w:lineRule="auto"/>
        <w:ind w:left="1364" w:firstLineChars="0"/>
        <w:textAlignment w:val="auto"/>
        <w:rPr>
          <w:lang w:eastAsia="zh-CN"/>
        </w:rPr>
      </w:pPr>
      <w:r w:rsidRPr="00503E28">
        <w:rPr>
          <w:lang w:eastAsia="zh-CN"/>
        </w:rPr>
        <w:t>Type</w:t>
      </w:r>
    </w:p>
    <w:p w14:paraId="0BA118A8" w14:textId="77777777" w:rsidR="00506589" w:rsidRPr="00503E28" w:rsidRDefault="00506589" w:rsidP="00506589">
      <w:pPr>
        <w:rPr>
          <w:lang w:eastAsia="zh-CN"/>
        </w:rPr>
      </w:pPr>
    </w:p>
    <w:p w14:paraId="3E3B8EFE" w14:textId="77777777" w:rsidR="00506589" w:rsidRPr="00503E28" w:rsidRDefault="00506589" w:rsidP="00506589">
      <w:pPr>
        <w:spacing w:after="120" w:line="252" w:lineRule="auto"/>
        <w:ind w:firstLine="284"/>
        <w:rPr>
          <w:b/>
          <w:bCs/>
          <w:i/>
          <w:iCs/>
          <w:u w:val="single"/>
          <w:lang w:eastAsia="ja-JP"/>
        </w:rPr>
      </w:pPr>
    </w:p>
    <w:p w14:paraId="0DE97553" w14:textId="77777777" w:rsidR="00506589" w:rsidRPr="00503E28" w:rsidRDefault="00506589" w:rsidP="00506589">
      <w:pPr>
        <w:spacing w:after="120" w:line="252" w:lineRule="auto"/>
        <w:ind w:firstLine="284"/>
        <w:rPr>
          <w:b/>
          <w:bCs/>
          <w:i/>
          <w:iCs/>
          <w:u w:val="single"/>
          <w:lang w:eastAsia="ja-JP"/>
        </w:rPr>
        <w:sectPr w:rsidR="00506589" w:rsidRPr="00503E28" w:rsidSect="00B738D6">
          <w:footnotePr>
            <w:numRestart w:val="eachSect"/>
          </w:footnotePr>
          <w:pgSz w:w="11907" w:h="16840"/>
          <w:pgMar w:top="1138" w:right="1138" w:bottom="1138" w:left="1138" w:header="850" w:footer="346" w:gutter="0"/>
          <w:cols w:space="720"/>
          <w:formProt w:val="0"/>
          <w:docGrid w:linePitch="272"/>
        </w:sectPr>
      </w:pPr>
    </w:p>
    <w:p w14:paraId="2850BD34" w14:textId="3747E2DC" w:rsidR="00A371FD" w:rsidRPr="00503E28" w:rsidRDefault="00B10ACD" w:rsidP="00B10ACD">
      <w:pPr>
        <w:spacing w:after="120" w:line="252" w:lineRule="auto"/>
        <w:ind w:firstLine="284"/>
        <w:rPr>
          <w:b/>
          <w:bCs/>
          <w:i/>
          <w:iCs/>
          <w:lang w:eastAsia="ja-JP"/>
        </w:rPr>
      </w:pPr>
      <w:r w:rsidRPr="00503E28">
        <w:rPr>
          <w:b/>
          <w:bCs/>
          <w:i/>
          <w:iCs/>
          <w:u w:val="single"/>
          <w:lang w:eastAsia="ja-JP"/>
        </w:rPr>
        <w:lastRenderedPageBreak/>
        <w:t>Agreement:</w:t>
      </w:r>
    </w:p>
    <w:tbl>
      <w:tblPr>
        <w:tblW w:w="5328"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540"/>
        <w:gridCol w:w="1349"/>
        <w:gridCol w:w="2347"/>
        <w:gridCol w:w="539"/>
        <w:gridCol w:w="989"/>
        <w:gridCol w:w="1077"/>
        <w:gridCol w:w="1348"/>
        <w:gridCol w:w="1981"/>
        <w:gridCol w:w="721"/>
        <w:gridCol w:w="810"/>
        <w:gridCol w:w="989"/>
        <w:gridCol w:w="1348"/>
        <w:gridCol w:w="901"/>
      </w:tblGrid>
      <w:tr w:rsidR="00503E28" w:rsidRPr="00503E28" w14:paraId="1B654EEF" w14:textId="77777777" w:rsidTr="0007473B">
        <w:trPr>
          <w:trHeight w:val="20"/>
        </w:trPr>
        <w:tc>
          <w:tcPr>
            <w:tcW w:w="257" w:type="pct"/>
            <w:shd w:val="clear" w:color="auto" w:fill="auto"/>
          </w:tcPr>
          <w:p w14:paraId="44C6FC63"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Features</w:t>
            </w:r>
          </w:p>
        </w:tc>
        <w:tc>
          <w:tcPr>
            <w:tcW w:w="171" w:type="pct"/>
            <w:shd w:val="clear" w:color="auto" w:fill="auto"/>
          </w:tcPr>
          <w:p w14:paraId="20CD46F8"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Index</w:t>
            </w:r>
          </w:p>
        </w:tc>
        <w:tc>
          <w:tcPr>
            <w:tcW w:w="428" w:type="pct"/>
            <w:shd w:val="clear" w:color="auto" w:fill="auto"/>
          </w:tcPr>
          <w:p w14:paraId="7E286C3C"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Feature group</w:t>
            </w:r>
          </w:p>
        </w:tc>
        <w:tc>
          <w:tcPr>
            <w:tcW w:w="745" w:type="pct"/>
            <w:shd w:val="clear" w:color="auto" w:fill="auto"/>
          </w:tcPr>
          <w:p w14:paraId="6FCD3952" w14:textId="77777777" w:rsidR="00506589" w:rsidRPr="00503E28" w:rsidRDefault="00506589" w:rsidP="0007473B">
            <w:pPr>
              <w:keepNext/>
              <w:keepLines/>
              <w:overflowPunct w:val="0"/>
              <w:autoSpaceDE w:val="0"/>
              <w:autoSpaceDN w:val="0"/>
              <w:adjustRightInd w:val="0"/>
              <w:jc w:val="center"/>
              <w:textAlignment w:val="baseline"/>
              <w:rPr>
                <w:rFonts w:ascii="Arial" w:hAnsi="Arial" w:cs="Arial"/>
                <w:b/>
                <w:sz w:val="18"/>
                <w:lang w:eastAsia="zh-CN"/>
              </w:rPr>
            </w:pPr>
            <w:r w:rsidRPr="00503E28">
              <w:rPr>
                <w:rFonts w:ascii="Arial" w:eastAsia="Times New Roman" w:hAnsi="Arial" w:cs="Arial"/>
                <w:b/>
                <w:sz w:val="18"/>
              </w:rPr>
              <w:t>Components</w:t>
            </w:r>
          </w:p>
          <w:p w14:paraId="2F1D04FD" w14:textId="77777777" w:rsidR="00506589" w:rsidRPr="00503E28" w:rsidRDefault="00506589" w:rsidP="0007473B">
            <w:pPr>
              <w:keepNext/>
              <w:keepLines/>
              <w:overflowPunct w:val="0"/>
              <w:autoSpaceDE w:val="0"/>
              <w:autoSpaceDN w:val="0"/>
              <w:adjustRightInd w:val="0"/>
              <w:jc w:val="center"/>
              <w:textAlignment w:val="baseline"/>
              <w:rPr>
                <w:rFonts w:ascii="Arial" w:hAnsi="Arial" w:cs="Arial"/>
                <w:b/>
                <w:sz w:val="18"/>
                <w:lang w:eastAsia="zh-CN"/>
              </w:rPr>
            </w:pPr>
          </w:p>
        </w:tc>
        <w:tc>
          <w:tcPr>
            <w:tcW w:w="171" w:type="pct"/>
            <w:shd w:val="clear" w:color="auto" w:fill="auto"/>
          </w:tcPr>
          <w:p w14:paraId="07551DAE"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Prerequisite feature groups</w:t>
            </w:r>
          </w:p>
        </w:tc>
        <w:tc>
          <w:tcPr>
            <w:tcW w:w="314" w:type="pct"/>
            <w:shd w:val="clear" w:color="auto" w:fill="auto"/>
          </w:tcPr>
          <w:p w14:paraId="67603F6D"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 xml:space="preserve">Need for the </w:t>
            </w:r>
            <w:proofErr w:type="spellStart"/>
            <w:r w:rsidRPr="00503E28">
              <w:rPr>
                <w:rFonts w:ascii="Arial" w:eastAsia="Times New Roman" w:hAnsi="Arial" w:cs="Arial"/>
                <w:b/>
                <w:sz w:val="18"/>
              </w:rPr>
              <w:t>gNB</w:t>
            </w:r>
            <w:proofErr w:type="spellEnd"/>
            <w:r w:rsidRPr="00503E28">
              <w:rPr>
                <w:rFonts w:ascii="Arial" w:eastAsia="Times New Roman" w:hAnsi="Arial" w:cs="Arial"/>
                <w:b/>
                <w:sz w:val="18"/>
              </w:rPr>
              <w:t xml:space="preserve"> to know if the feature is supported</w:t>
            </w:r>
          </w:p>
        </w:tc>
        <w:tc>
          <w:tcPr>
            <w:tcW w:w="342" w:type="pct"/>
            <w:shd w:val="clear" w:color="auto" w:fill="auto"/>
          </w:tcPr>
          <w:p w14:paraId="726E20AC"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Gulim" w:hAnsi="Arial" w:cs="Arial"/>
                <w:b/>
                <w:sz w:val="18"/>
              </w:rPr>
              <w:t xml:space="preserve">Applicable to </w:t>
            </w:r>
            <w:r w:rsidRPr="00503E28">
              <w:rPr>
                <w:rFonts w:ascii="Arial" w:eastAsia="Times New Roman" w:hAnsi="Arial" w:cs="Arial"/>
                <w:b/>
                <w:sz w:val="18"/>
              </w:rPr>
              <w:t>the capability signalling exchange between UEs (V2X WI only)”.</w:t>
            </w:r>
          </w:p>
        </w:tc>
        <w:tc>
          <w:tcPr>
            <w:tcW w:w="428" w:type="pct"/>
          </w:tcPr>
          <w:p w14:paraId="05E84BCB" w14:textId="77777777" w:rsidR="00506589" w:rsidRPr="00503E28" w:rsidRDefault="00506589" w:rsidP="0007473B">
            <w:pPr>
              <w:keepNext/>
              <w:keepLines/>
              <w:rPr>
                <w:rFonts w:ascii="Arial" w:hAnsi="Arial" w:cs="Arial"/>
                <w:b/>
                <w:sz w:val="18"/>
              </w:rPr>
            </w:pPr>
            <w:r w:rsidRPr="00503E28">
              <w:rPr>
                <w:rFonts w:ascii="Arial" w:hAnsi="Arial" w:cs="Arial"/>
                <w:b/>
                <w:sz w:val="18"/>
              </w:rPr>
              <w:t>Consequence if the feature is not supported by the UE</w:t>
            </w:r>
          </w:p>
        </w:tc>
        <w:tc>
          <w:tcPr>
            <w:tcW w:w="629" w:type="pct"/>
            <w:shd w:val="clear" w:color="auto" w:fill="auto"/>
          </w:tcPr>
          <w:p w14:paraId="3BB04E0A" w14:textId="77777777" w:rsidR="00506589" w:rsidRPr="00503E28" w:rsidRDefault="00506589" w:rsidP="0007473B">
            <w:pPr>
              <w:keepNext/>
              <w:keepLines/>
              <w:rPr>
                <w:rFonts w:ascii="Arial" w:hAnsi="Arial" w:cs="Arial"/>
                <w:b/>
                <w:sz w:val="18"/>
              </w:rPr>
            </w:pPr>
            <w:r w:rsidRPr="00503E28">
              <w:rPr>
                <w:rFonts w:ascii="Arial" w:hAnsi="Arial" w:cs="Arial"/>
                <w:b/>
                <w:sz w:val="18"/>
              </w:rPr>
              <w:t>Type</w:t>
            </w:r>
          </w:p>
          <w:p w14:paraId="75AE9E4F" w14:textId="77777777" w:rsidR="00506589" w:rsidRPr="00503E28" w:rsidRDefault="00506589" w:rsidP="0007473B">
            <w:pPr>
              <w:keepNext/>
              <w:keepLines/>
              <w:rPr>
                <w:rFonts w:ascii="Arial" w:hAnsi="Arial" w:cs="Arial"/>
                <w:b/>
                <w:sz w:val="18"/>
              </w:rPr>
            </w:pPr>
            <w:r w:rsidRPr="00503E28">
              <w:rPr>
                <w:rFonts w:ascii="Arial" w:hAnsi="Arial" w:cs="Arial"/>
                <w:b/>
                <w:sz w:val="18"/>
              </w:rPr>
              <w:t>(the ‘type’ definition from UE features should be based on the granularity of 1) Per UE or 2) Per Band or 3) Per BC or 4) Per FS or 5) Per FSPC)</w:t>
            </w:r>
          </w:p>
        </w:tc>
        <w:tc>
          <w:tcPr>
            <w:tcW w:w="229" w:type="pct"/>
            <w:shd w:val="clear" w:color="auto" w:fill="auto"/>
          </w:tcPr>
          <w:p w14:paraId="46FC443F"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Need of FDD/TDD differentiation</w:t>
            </w:r>
          </w:p>
        </w:tc>
        <w:tc>
          <w:tcPr>
            <w:tcW w:w="257" w:type="pct"/>
            <w:shd w:val="clear" w:color="auto" w:fill="auto"/>
          </w:tcPr>
          <w:p w14:paraId="56D2EEFD"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Need of FR1/FR2 differentiation</w:t>
            </w:r>
          </w:p>
        </w:tc>
        <w:tc>
          <w:tcPr>
            <w:tcW w:w="314" w:type="pct"/>
          </w:tcPr>
          <w:p w14:paraId="75275266"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Capability interpretation for mixture of FDD/TDD and/or FR1/FR2</w:t>
            </w:r>
          </w:p>
        </w:tc>
        <w:tc>
          <w:tcPr>
            <w:tcW w:w="428" w:type="pct"/>
            <w:shd w:val="clear" w:color="auto" w:fill="auto"/>
          </w:tcPr>
          <w:p w14:paraId="009101E1"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Note</w:t>
            </w:r>
          </w:p>
        </w:tc>
        <w:tc>
          <w:tcPr>
            <w:tcW w:w="286" w:type="pct"/>
            <w:shd w:val="clear" w:color="auto" w:fill="auto"/>
          </w:tcPr>
          <w:p w14:paraId="5601BABA" w14:textId="77777777" w:rsidR="00506589" w:rsidRPr="00503E28" w:rsidRDefault="00506589" w:rsidP="0007473B">
            <w:pPr>
              <w:keepNext/>
              <w:keepLines/>
              <w:overflowPunct w:val="0"/>
              <w:autoSpaceDE w:val="0"/>
              <w:autoSpaceDN w:val="0"/>
              <w:adjustRightInd w:val="0"/>
              <w:jc w:val="center"/>
              <w:textAlignment w:val="baseline"/>
              <w:rPr>
                <w:rFonts w:ascii="Arial" w:eastAsia="Times New Roman" w:hAnsi="Arial" w:cs="Arial"/>
                <w:b/>
                <w:sz w:val="18"/>
              </w:rPr>
            </w:pPr>
            <w:r w:rsidRPr="00503E28">
              <w:rPr>
                <w:rFonts w:ascii="Arial" w:eastAsia="Times New Roman" w:hAnsi="Arial" w:cs="Arial"/>
                <w:b/>
                <w:sz w:val="18"/>
              </w:rPr>
              <w:t>Mandatory/Optional</w:t>
            </w:r>
          </w:p>
        </w:tc>
      </w:tr>
      <w:tr w:rsidR="00503E28" w:rsidRPr="00503E28" w14:paraId="14FD40AA" w14:textId="77777777" w:rsidTr="0007473B">
        <w:trPr>
          <w:trHeight w:val="2145"/>
        </w:trPr>
        <w:tc>
          <w:tcPr>
            <w:tcW w:w="257" w:type="pct"/>
            <w:tcBorders>
              <w:top w:val="single" w:sz="4" w:space="0" w:color="auto"/>
              <w:left w:val="single" w:sz="4" w:space="0" w:color="auto"/>
              <w:bottom w:val="single" w:sz="4" w:space="0" w:color="auto"/>
              <w:right w:val="single" w:sz="4" w:space="0" w:color="auto"/>
            </w:tcBorders>
            <w:shd w:val="clear" w:color="auto" w:fill="auto"/>
          </w:tcPr>
          <w:p w14:paraId="1891F234"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25.</w:t>
            </w:r>
          </w:p>
          <w:p w14:paraId="32058464"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proofErr w:type="spellStart"/>
            <w:r w:rsidRPr="00503E28">
              <w:rPr>
                <w:rFonts w:ascii="Arial" w:hAnsi="Arial" w:cs="Arial"/>
                <w:sz w:val="18"/>
                <w:lang w:val="en-US" w:eastAsia="zh-CN"/>
              </w:rPr>
              <w:t>NR_NTN_solutions</w:t>
            </w:r>
            <w:proofErr w:type="spellEnd"/>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8B4BF75"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hint="eastAsia"/>
                <w:sz w:val="18"/>
                <w:lang w:val="en-US" w:eastAsia="zh-CN"/>
              </w:rPr>
              <w:t>25-</w:t>
            </w:r>
            <w:r w:rsidRPr="00503E28">
              <w:rPr>
                <w:rFonts w:ascii="Arial" w:hAnsi="Arial" w:cs="Arial"/>
                <w:sz w:val="18"/>
                <w:lang w:val="en-US" w:eastAsia="zh-CN"/>
              </w:rPr>
              <w:t>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92197C9"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eastAsia="zh-CN"/>
              </w:rPr>
            </w:pPr>
            <w:r w:rsidRPr="00503E28">
              <w:rPr>
                <w:rFonts w:ascii="Arial" w:hAnsi="Arial" w:cs="Arial"/>
                <w:sz w:val="18"/>
                <w:lang w:val="en-US" w:eastAsia="zh-CN"/>
              </w:rPr>
              <w:t>The number of target LEO satellites the UE can monitor per carrier including serving satellite</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8C8E145"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On serving carrier, it indicates the number of target LEO satellites the UE can monitor per carrier including serving satellite</w:t>
            </w:r>
          </w:p>
          <w:p w14:paraId="5D76F971" w14:textId="77777777" w:rsidR="00506589" w:rsidRPr="00503E28" w:rsidDel="00116265"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On non-serving carrier, it indicates the number of target LEO satellites the UE can monitor per carrier</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84C5B0A"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44D5331"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eastAsia="PMingLiU" w:hAnsi="Arial" w:cs="Arial"/>
              </w:rPr>
              <w:t>yes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57D605C"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eastAsia="PMingLiU" w:hAnsi="Arial" w:cs="Arial"/>
              </w:rPr>
              <w:t>No</w:t>
            </w:r>
          </w:p>
        </w:tc>
        <w:tc>
          <w:tcPr>
            <w:tcW w:w="428" w:type="pct"/>
            <w:tcBorders>
              <w:top w:val="single" w:sz="4" w:space="0" w:color="auto"/>
              <w:left w:val="single" w:sz="4" w:space="0" w:color="auto"/>
              <w:bottom w:val="single" w:sz="4" w:space="0" w:color="auto"/>
              <w:right w:val="single" w:sz="4" w:space="0" w:color="auto"/>
            </w:tcBorders>
          </w:tcPr>
          <w:p w14:paraId="35E66FEE"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The number of target satellites UE can monitor per carrier is 2 including serving LEO satellite</w:t>
            </w: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6460D460" w14:textId="77777777" w:rsidR="00506589" w:rsidRPr="00503E28" w:rsidDel="00FC0312"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Per Band</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1C05BAF"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eastAsia="PMingLiU" w:hAnsi="Arial" w:cs="Arial"/>
              </w:rPr>
              <w:t>FDD only</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B8A4F97"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eastAsia="PMingLiU" w:hAnsi="Arial" w:cs="Arial"/>
              </w:rPr>
              <w:t>FR1 only</w:t>
            </w:r>
          </w:p>
        </w:tc>
        <w:tc>
          <w:tcPr>
            <w:tcW w:w="314" w:type="pct"/>
            <w:tcBorders>
              <w:top w:val="single" w:sz="4" w:space="0" w:color="auto"/>
              <w:left w:val="single" w:sz="4" w:space="0" w:color="auto"/>
              <w:bottom w:val="single" w:sz="4" w:space="0" w:color="auto"/>
              <w:right w:val="single" w:sz="4" w:space="0" w:color="auto"/>
            </w:tcBorders>
          </w:tcPr>
          <w:p w14:paraId="041C605A"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eastAsia="PMingLiU" w:hAnsi="Arial" w:cs="Arial"/>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3510E40" w14:textId="489669FA" w:rsidR="009C4392" w:rsidRPr="00503E28" w:rsidRDefault="009C4392"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Candidate values for the number of NGSO satellites are 2,3, or 4.</w:t>
            </w:r>
          </w:p>
          <w:p w14:paraId="21715598" w14:textId="12752675" w:rsidR="00506589" w:rsidRPr="00503E28" w:rsidRDefault="002C45AD"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The value shall be larger than or equal to the reported value on FG 25-5</w:t>
            </w:r>
            <w:r w:rsidR="00506589" w:rsidRPr="00503E28">
              <w:rPr>
                <w:rFonts w:ascii="Arial" w:hAnsi="Arial" w:cs="Arial"/>
                <w:sz w:val="18"/>
                <w:lang w:val="en-US" w:eastAsia="zh-C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3ED630A" w14:textId="77777777" w:rsidR="00506589" w:rsidRPr="00503E28" w:rsidRDefault="00506589" w:rsidP="0007473B">
            <w:pPr>
              <w:autoSpaceDE w:val="0"/>
              <w:autoSpaceDN w:val="0"/>
              <w:adjustRightInd w:val="0"/>
              <w:snapToGrid w:val="0"/>
              <w:spacing w:afterLines="50" w:after="120"/>
              <w:contextualSpacing/>
              <w:rPr>
                <w:rFonts w:ascii="Arial" w:hAnsi="Arial" w:cs="Arial"/>
                <w:sz w:val="18"/>
                <w:lang w:val="en-US" w:eastAsia="zh-CN"/>
              </w:rPr>
            </w:pPr>
            <w:r w:rsidRPr="00503E28">
              <w:rPr>
                <w:rFonts w:ascii="Arial" w:hAnsi="Arial" w:cs="Arial"/>
                <w:sz w:val="18"/>
                <w:lang w:val="en-US" w:eastAsia="zh-CN"/>
              </w:rPr>
              <w:t>Optional with capability signaling</w:t>
            </w:r>
          </w:p>
        </w:tc>
      </w:tr>
    </w:tbl>
    <w:p w14:paraId="52A67EEA" w14:textId="77777777" w:rsidR="00506589" w:rsidRPr="00503E28" w:rsidRDefault="00506589" w:rsidP="00506589">
      <w:pPr>
        <w:rPr>
          <w:lang w:eastAsia="zh-CN"/>
        </w:rPr>
        <w:sectPr w:rsidR="00506589" w:rsidRPr="00503E28" w:rsidSect="00230C3F">
          <w:footnotePr>
            <w:numRestart w:val="eachSect"/>
          </w:footnotePr>
          <w:pgSz w:w="16840" w:h="11907" w:orient="landscape"/>
          <w:pgMar w:top="1138" w:right="1138" w:bottom="1138" w:left="1138" w:header="850" w:footer="346" w:gutter="0"/>
          <w:cols w:space="720"/>
          <w:formProt w:val="0"/>
          <w:docGrid w:linePitch="272"/>
        </w:sectPr>
      </w:pPr>
    </w:p>
    <w:p w14:paraId="29758A4B" w14:textId="77777777" w:rsidR="00AD0BB7" w:rsidRPr="00503E28" w:rsidRDefault="00AD0BB7" w:rsidP="00AD0BB7">
      <w:pPr>
        <w:outlineLvl w:val="2"/>
        <w:rPr>
          <w:b/>
          <w:u w:val="single"/>
          <w:lang w:eastAsia="ko-KR"/>
        </w:rPr>
      </w:pPr>
      <w:r w:rsidRPr="00503E28">
        <w:rPr>
          <w:b/>
          <w:u w:val="single"/>
          <w:lang w:eastAsia="ko-KR"/>
        </w:rPr>
        <w:lastRenderedPageBreak/>
        <w:t>Issue 2: Cell selection and reselection</w:t>
      </w:r>
    </w:p>
    <w:p w14:paraId="1D472754" w14:textId="4B656C11" w:rsidR="00AD0BB7" w:rsidRPr="00503E28" w:rsidRDefault="00AD0BB7" w:rsidP="00AD0BB7">
      <w:pPr>
        <w:spacing w:after="120" w:line="252" w:lineRule="auto"/>
        <w:ind w:firstLine="284"/>
        <w:rPr>
          <w:b/>
          <w:bCs/>
          <w:i/>
          <w:iCs/>
          <w:u w:val="single"/>
          <w:lang w:eastAsia="ja-JP"/>
        </w:rPr>
      </w:pPr>
      <w:r w:rsidRPr="00503E28">
        <w:rPr>
          <w:b/>
          <w:bCs/>
          <w:i/>
          <w:iCs/>
          <w:u w:val="single"/>
          <w:lang w:eastAsia="ja-JP"/>
        </w:rPr>
        <w:t>Agreement:</w:t>
      </w:r>
    </w:p>
    <w:p w14:paraId="4DBC9150" w14:textId="355599D6" w:rsidR="00AD0BB7" w:rsidRPr="00503E28" w:rsidRDefault="00AD0BB7" w:rsidP="00AD0BB7">
      <w:pPr>
        <w:pStyle w:val="ListParagraph"/>
        <w:numPr>
          <w:ilvl w:val="0"/>
          <w:numId w:val="5"/>
        </w:numPr>
        <w:ind w:left="644" w:firstLineChars="0"/>
        <w:rPr>
          <w:szCs w:val="24"/>
          <w:lang w:eastAsia="zh-CN"/>
        </w:rPr>
      </w:pPr>
      <w:r w:rsidRPr="00503E28">
        <w:rPr>
          <w:szCs w:val="24"/>
          <w:lang w:eastAsia="zh-CN"/>
        </w:rPr>
        <w:t>Send LS to ask RAN2 to introduce a new signalling for enabling enhancement cell reselection measurement for LEO. Detailed signalling design is up to RAN2.</w:t>
      </w:r>
    </w:p>
    <w:p w14:paraId="2FFB87DA" w14:textId="671AC1CF" w:rsidR="000431AC" w:rsidRPr="00503E28" w:rsidRDefault="00A62934" w:rsidP="000431AC">
      <w:pPr>
        <w:pStyle w:val="ListParagraph"/>
        <w:numPr>
          <w:ilvl w:val="1"/>
          <w:numId w:val="5"/>
        </w:numPr>
        <w:spacing w:after="120"/>
        <w:ind w:left="1364" w:firstLineChars="0"/>
        <w:rPr>
          <w:szCs w:val="24"/>
          <w:lang w:eastAsia="zh-CN"/>
        </w:rPr>
      </w:pPr>
      <w:r w:rsidRPr="00503E28">
        <w:rPr>
          <w:szCs w:val="24"/>
          <w:lang w:eastAsia="zh-CN"/>
        </w:rPr>
        <w:t>R4-2214472, “</w:t>
      </w:r>
      <w:r w:rsidR="000431AC" w:rsidRPr="00503E28">
        <w:rPr>
          <w:szCs w:val="24"/>
          <w:lang w:eastAsia="zh-CN"/>
        </w:rPr>
        <w:t>LS to RAN2 on Network indication for applying enhanced cell reselection requirements</w:t>
      </w:r>
      <w:r w:rsidRPr="00503E28">
        <w:rPr>
          <w:szCs w:val="24"/>
          <w:lang w:eastAsia="zh-CN"/>
        </w:rPr>
        <w:t xml:space="preserve">,” Huawei, </w:t>
      </w:r>
    </w:p>
    <w:p w14:paraId="47808B87" w14:textId="19E196D9" w:rsidR="00AD0BB7" w:rsidRPr="00503E28" w:rsidRDefault="00AD0BB7" w:rsidP="00AD0BB7">
      <w:pPr>
        <w:rPr>
          <w:lang w:eastAsia="zh-CN"/>
        </w:rPr>
      </w:pPr>
    </w:p>
    <w:p w14:paraId="7811CD9C" w14:textId="77777777" w:rsidR="00471DCC" w:rsidRPr="00503E28" w:rsidRDefault="00471DCC" w:rsidP="00471DCC">
      <w:pPr>
        <w:outlineLvl w:val="2"/>
        <w:rPr>
          <w:b/>
          <w:u w:val="single"/>
          <w:lang w:eastAsia="ko-KR"/>
        </w:rPr>
      </w:pPr>
      <w:r w:rsidRPr="00503E28">
        <w:rPr>
          <w:b/>
          <w:u w:val="single"/>
          <w:lang w:eastAsia="ko-KR"/>
        </w:rPr>
        <w:t>Issue 3. SMTC collision condition</w:t>
      </w:r>
    </w:p>
    <w:p w14:paraId="5E09DA2C" w14:textId="28CE82D5" w:rsidR="00471DCC" w:rsidRPr="00503E28" w:rsidRDefault="00471DCC" w:rsidP="00471DCC">
      <w:pPr>
        <w:spacing w:after="120" w:line="252" w:lineRule="auto"/>
        <w:ind w:firstLine="284"/>
        <w:rPr>
          <w:b/>
          <w:bCs/>
          <w:u w:val="single"/>
          <w:lang w:eastAsia="ja-JP"/>
        </w:rPr>
      </w:pPr>
      <w:r w:rsidRPr="00503E28">
        <w:rPr>
          <w:b/>
          <w:bCs/>
          <w:u w:val="single"/>
          <w:lang w:eastAsia="ja-JP"/>
        </w:rPr>
        <w:t>Agreement:</w:t>
      </w:r>
    </w:p>
    <w:p w14:paraId="3B03B79B" w14:textId="77777777" w:rsidR="00471DCC" w:rsidRPr="00503E28" w:rsidRDefault="00471DCC" w:rsidP="00471DCC">
      <w:pPr>
        <w:pStyle w:val="ListParagraph"/>
        <w:numPr>
          <w:ilvl w:val="0"/>
          <w:numId w:val="5"/>
        </w:numPr>
        <w:ind w:left="644" w:firstLineChars="0"/>
        <w:rPr>
          <w:szCs w:val="24"/>
          <w:lang w:eastAsia="zh-CN"/>
        </w:rPr>
      </w:pPr>
      <w:r w:rsidRPr="00503E28">
        <w:rPr>
          <w:szCs w:val="24"/>
          <w:lang w:eastAsia="zh-CN"/>
        </w:rPr>
        <w:t xml:space="preserve">For the case where one SMTC is inside MG and the other SMTC is outside the MG, if the proximity distance between the MG and SMTC outside the MG is smaller than or equal to the proximity distance threshold, </w:t>
      </w:r>
      <w:proofErr w:type="gramStart"/>
      <w:r w:rsidRPr="00503E28">
        <w:rPr>
          <w:szCs w:val="24"/>
          <w:lang w:eastAsia="zh-CN"/>
        </w:rPr>
        <w:t>i.e.</w:t>
      </w:r>
      <w:proofErr w:type="gramEnd"/>
      <w:r w:rsidRPr="00503E28">
        <w:rPr>
          <w:szCs w:val="24"/>
          <w:lang w:eastAsia="zh-CN"/>
        </w:rPr>
        <w:t xml:space="preserve"> 4ms, the two SMTCs are considered as colliding SMTCs.</w:t>
      </w:r>
    </w:p>
    <w:p w14:paraId="7E64B21C" w14:textId="77777777" w:rsidR="00471DCC" w:rsidRPr="00503E28" w:rsidRDefault="00471DCC" w:rsidP="00AD0BB7">
      <w:pPr>
        <w:rPr>
          <w:lang w:eastAsia="zh-CN"/>
        </w:rPr>
      </w:pPr>
    </w:p>
    <w:p w14:paraId="72E6AFCF" w14:textId="77777777" w:rsidR="00842263" w:rsidRPr="00503E28" w:rsidRDefault="00842263" w:rsidP="00842263">
      <w:pPr>
        <w:outlineLvl w:val="2"/>
        <w:rPr>
          <w:b/>
          <w:u w:val="single"/>
          <w:lang w:eastAsia="ko-KR"/>
        </w:rPr>
      </w:pPr>
      <w:r w:rsidRPr="00503E28">
        <w:rPr>
          <w:b/>
          <w:u w:val="single"/>
          <w:lang w:eastAsia="ko-KR"/>
        </w:rPr>
        <w:t>Issue 4. Fully Overlapping Concurrent MGs</w:t>
      </w:r>
    </w:p>
    <w:p w14:paraId="5A33F7A6" w14:textId="77777777" w:rsidR="00476C43" w:rsidRPr="00503E28" w:rsidRDefault="00476C43" w:rsidP="00476C43">
      <w:pPr>
        <w:spacing w:after="120" w:line="252" w:lineRule="auto"/>
        <w:ind w:firstLine="284"/>
        <w:rPr>
          <w:b/>
          <w:bCs/>
          <w:i/>
          <w:iCs/>
          <w:u w:val="single"/>
          <w:lang w:eastAsia="ja-JP"/>
        </w:rPr>
      </w:pPr>
      <w:r w:rsidRPr="00503E28">
        <w:rPr>
          <w:b/>
          <w:bCs/>
          <w:i/>
          <w:iCs/>
          <w:u w:val="single"/>
          <w:lang w:eastAsia="ja-JP"/>
        </w:rPr>
        <w:t>Agreement:</w:t>
      </w:r>
    </w:p>
    <w:p w14:paraId="1844AF19" w14:textId="77777777" w:rsidR="00842263" w:rsidRPr="00503E28" w:rsidRDefault="00842263" w:rsidP="00842263">
      <w:pPr>
        <w:pStyle w:val="ListParagraph"/>
        <w:numPr>
          <w:ilvl w:val="0"/>
          <w:numId w:val="5"/>
        </w:numPr>
        <w:spacing w:after="120"/>
        <w:ind w:left="644" w:firstLineChars="0"/>
        <w:rPr>
          <w:szCs w:val="24"/>
          <w:lang w:eastAsia="zh-CN"/>
        </w:rPr>
      </w:pPr>
      <w:r w:rsidRPr="00503E28">
        <w:rPr>
          <w:szCs w:val="24"/>
          <w:lang w:eastAsia="zh-CN"/>
        </w:rPr>
        <w:t>Option 1: Do not define requirements for fully overlapping concurrent MGs</w:t>
      </w:r>
    </w:p>
    <w:p w14:paraId="1DFE18F7" w14:textId="77777777" w:rsidR="00842263" w:rsidRPr="00503E28" w:rsidRDefault="00842263" w:rsidP="00842263">
      <w:pPr>
        <w:pStyle w:val="ListParagraph"/>
        <w:numPr>
          <w:ilvl w:val="0"/>
          <w:numId w:val="5"/>
        </w:numPr>
        <w:spacing w:after="120"/>
        <w:ind w:left="644" w:firstLineChars="0"/>
        <w:rPr>
          <w:szCs w:val="24"/>
          <w:lang w:eastAsia="zh-CN"/>
        </w:rPr>
      </w:pPr>
      <w:r w:rsidRPr="00503E28">
        <w:rPr>
          <w:szCs w:val="24"/>
          <w:lang w:eastAsia="zh-CN"/>
        </w:rPr>
        <w:t>Option 2: For fully overlapped case, gap sharing rule is applied during the collided gap occasions, and the scaling factor is 2</w:t>
      </w:r>
    </w:p>
    <w:p w14:paraId="38108F20" w14:textId="77777777" w:rsidR="00842263" w:rsidRPr="00503E28" w:rsidRDefault="00842263" w:rsidP="00842263">
      <w:pPr>
        <w:pStyle w:val="ListParagraph"/>
        <w:numPr>
          <w:ilvl w:val="1"/>
          <w:numId w:val="5"/>
        </w:numPr>
        <w:spacing w:after="120"/>
        <w:ind w:left="1364" w:firstLineChars="0"/>
        <w:rPr>
          <w:rFonts w:eastAsiaTheme="minorEastAsia"/>
          <w:lang w:val="en-US" w:eastAsia="zh-CN"/>
        </w:rPr>
      </w:pPr>
      <w:r w:rsidRPr="00503E28">
        <w:rPr>
          <w:szCs w:val="24"/>
          <w:lang w:eastAsia="zh-CN"/>
        </w:rPr>
        <w:t xml:space="preserve">Option 2A: </w:t>
      </w:r>
    </w:p>
    <w:p w14:paraId="6E4F9ED5" w14:textId="77777777" w:rsidR="00842263" w:rsidRPr="00503E28" w:rsidRDefault="00842263" w:rsidP="00842263">
      <w:pPr>
        <w:pStyle w:val="ListParagraph"/>
        <w:numPr>
          <w:ilvl w:val="2"/>
          <w:numId w:val="5"/>
        </w:numPr>
        <w:spacing w:after="120"/>
        <w:ind w:left="2084" w:firstLineChars="0"/>
        <w:rPr>
          <w:rFonts w:eastAsiaTheme="minorEastAsia"/>
          <w:lang w:val="en-US" w:eastAsia="zh-CN"/>
        </w:rPr>
      </w:pPr>
      <w:r w:rsidRPr="00503E28">
        <w:rPr>
          <w:rFonts w:eastAsiaTheme="minorEastAsia"/>
          <w:lang w:val="en-US" w:eastAsia="zh-CN"/>
        </w:rPr>
        <w:t xml:space="preserve">It is applicable only to the case where both of the concurrent MGs have the longest MGRP, </w:t>
      </w:r>
      <w:proofErr w:type="gramStart"/>
      <w:r w:rsidRPr="00503E28">
        <w:rPr>
          <w:rFonts w:eastAsiaTheme="minorEastAsia"/>
          <w:lang w:val="en-US" w:eastAsia="zh-CN"/>
        </w:rPr>
        <w:t>i.e.</w:t>
      </w:r>
      <w:proofErr w:type="gramEnd"/>
      <w:r w:rsidRPr="00503E28">
        <w:rPr>
          <w:rFonts w:eastAsiaTheme="minorEastAsia"/>
          <w:lang w:val="en-US" w:eastAsia="zh-CN"/>
        </w:rPr>
        <w:t xml:space="preserve"> 160ms.</w:t>
      </w:r>
    </w:p>
    <w:p w14:paraId="7F8D33E8" w14:textId="77777777" w:rsidR="00842263" w:rsidRPr="00503E28" w:rsidRDefault="00842263" w:rsidP="00842263">
      <w:pPr>
        <w:pStyle w:val="ListParagraph"/>
        <w:numPr>
          <w:ilvl w:val="2"/>
          <w:numId w:val="5"/>
        </w:numPr>
        <w:spacing w:after="120"/>
        <w:ind w:left="2084" w:firstLineChars="0"/>
        <w:rPr>
          <w:rFonts w:eastAsiaTheme="minorEastAsia"/>
          <w:lang w:val="en-US" w:eastAsia="zh-CN"/>
        </w:rPr>
      </w:pPr>
      <w:r w:rsidRPr="00503E28">
        <w:rPr>
          <w:rFonts w:eastAsiaTheme="minorEastAsia"/>
          <w:lang w:val="en-US" w:eastAsia="zh-CN"/>
        </w:rPr>
        <w:t xml:space="preserve">A MG with the lowest ID, </w:t>
      </w:r>
      <w:proofErr w:type="gramStart"/>
      <w:r w:rsidRPr="00503E28">
        <w:rPr>
          <w:rFonts w:eastAsiaTheme="minorEastAsia"/>
          <w:lang w:val="en-US" w:eastAsia="zh-CN"/>
        </w:rPr>
        <w:t>i.e.</w:t>
      </w:r>
      <w:proofErr w:type="gramEnd"/>
      <w:r w:rsidRPr="00503E28">
        <w:rPr>
          <w:rFonts w:eastAsiaTheme="minorEastAsia"/>
          <w:lang w:val="en-US" w:eastAsia="zh-CN"/>
        </w:rPr>
        <w:t xml:space="preserve"> 0, gets priority over the other, and the dropping rule starts from SFN=0, i.e. MG-ID#0 is selected and MG-ID#1 is dropped at the first collision instance after SFN=0, and it alternates afterwards.</w:t>
      </w:r>
    </w:p>
    <w:p w14:paraId="670D4616" w14:textId="3113FB54" w:rsidR="00842263" w:rsidRPr="00503E28" w:rsidRDefault="00B323C6" w:rsidP="00842263">
      <w:pPr>
        <w:pStyle w:val="ListParagraph"/>
        <w:numPr>
          <w:ilvl w:val="2"/>
          <w:numId w:val="5"/>
        </w:numPr>
        <w:spacing w:after="120"/>
        <w:ind w:left="2084" w:firstLineChars="0"/>
        <w:rPr>
          <w:rFonts w:eastAsiaTheme="minorEastAsia"/>
          <w:lang w:eastAsia="zh-CN"/>
        </w:rPr>
      </w:pPr>
      <w:r w:rsidRPr="00503E28">
        <w:rPr>
          <w:rFonts w:eastAsiaTheme="minorEastAsia"/>
          <w:lang w:val="en-US" w:eastAsia="zh-CN"/>
        </w:rPr>
        <w:t>[</w:t>
      </w:r>
      <w:r w:rsidR="00842263" w:rsidRPr="00503E28">
        <w:rPr>
          <w:rFonts w:eastAsiaTheme="minorEastAsia"/>
          <w:lang w:val="en-US" w:eastAsia="zh-CN"/>
        </w:rPr>
        <w:t>RAN4 introduce a new UE capability supporting “fully overlapping concurrent MGs” which is limited to NTN-only</w:t>
      </w:r>
      <w:r w:rsidR="008E250D" w:rsidRPr="00503E28">
        <w:rPr>
          <w:rFonts w:eastAsiaTheme="minorEastAsia"/>
          <w:lang w:val="en-US" w:eastAsia="zh-CN"/>
        </w:rPr>
        <w:t>.</w:t>
      </w:r>
      <w:r w:rsidRPr="00503E28">
        <w:rPr>
          <w:rFonts w:eastAsiaTheme="minorEastAsia"/>
          <w:lang w:val="en-US" w:eastAsia="zh-CN"/>
        </w:rPr>
        <w:t>]</w:t>
      </w:r>
    </w:p>
    <w:p w14:paraId="0346AF1C" w14:textId="77777777" w:rsidR="00842263" w:rsidRPr="00503E28" w:rsidRDefault="00842263" w:rsidP="00842263">
      <w:pPr>
        <w:pStyle w:val="ListParagraph"/>
        <w:numPr>
          <w:ilvl w:val="1"/>
          <w:numId w:val="5"/>
        </w:numPr>
        <w:spacing w:after="120"/>
        <w:ind w:left="1364" w:firstLineChars="0"/>
        <w:rPr>
          <w:szCs w:val="24"/>
          <w:lang w:eastAsia="zh-CN"/>
        </w:rPr>
      </w:pPr>
      <w:r w:rsidRPr="00503E28">
        <w:rPr>
          <w:szCs w:val="24"/>
          <w:lang w:eastAsia="zh-CN"/>
        </w:rPr>
        <w:t>Option 2B:</w:t>
      </w:r>
    </w:p>
    <w:p w14:paraId="49B874FA" w14:textId="77777777" w:rsidR="00842263" w:rsidRPr="00503E28" w:rsidRDefault="00842263" w:rsidP="00842263">
      <w:pPr>
        <w:pStyle w:val="ListParagraph"/>
        <w:numPr>
          <w:ilvl w:val="2"/>
          <w:numId w:val="5"/>
        </w:numPr>
        <w:spacing w:after="120"/>
        <w:ind w:left="2084" w:firstLineChars="0"/>
        <w:rPr>
          <w:rFonts w:eastAsiaTheme="minorEastAsia"/>
          <w:lang w:val="en-US" w:eastAsia="zh-CN"/>
        </w:rPr>
      </w:pPr>
      <w:r w:rsidRPr="00503E28">
        <w:rPr>
          <w:rFonts w:eastAsiaTheme="minorEastAsia"/>
          <w:lang w:val="en-US" w:eastAsia="zh-CN"/>
        </w:rPr>
        <w:t xml:space="preserve">It is applicable only to the case where both of the concurrent MGs have the longest MGRP, </w:t>
      </w:r>
      <w:proofErr w:type="gramStart"/>
      <w:r w:rsidRPr="00503E28">
        <w:rPr>
          <w:rFonts w:eastAsiaTheme="minorEastAsia"/>
          <w:lang w:val="en-US" w:eastAsia="zh-CN"/>
        </w:rPr>
        <w:t>i.e.</w:t>
      </w:r>
      <w:proofErr w:type="gramEnd"/>
      <w:r w:rsidRPr="00503E28">
        <w:rPr>
          <w:rFonts w:eastAsiaTheme="minorEastAsia"/>
          <w:lang w:val="en-US" w:eastAsia="zh-CN"/>
        </w:rPr>
        <w:t xml:space="preserve"> 160ms.</w:t>
      </w:r>
    </w:p>
    <w:p w14:paraId="446C7051" w14:textId="77777777" w:rsidR="00842263" w:rsidRPr="00503E28" w:rsidRDefault="00842263" w:rsidP="00842263">
      <w:pPr>
        <w:pStyle w:val="ListParagraph"/>
        <w:numPr>
          <w:ilvl w:val="2"/>
          <w:numId w:val="5"/>
        </w:numPr>
        <w:spacing w:after="120"/>
        <w:ind w:left="2084" w:firstLineChars="0"/>
        <w:rPr>
          <w:rFonts w:eastAsiaTheme="minorEastAsia"/>
          <w:lang w:eastAsia="zh-CN"/>
        </w:rPr>
      </w:pPr>
      <w:r w:rsidRPr="00503E28">
        <w:rPr>
          <w:rFonts w:eastAsiaTheme="minorEastAsia"/>
          <w:lang w:val="en-US" w:eastAsia="zh-CN"/>
        </w:rPr>
        <w:t xml:space="preserve">RAN4 introduce a new UE capability supporting “fully overlapping concurrent MGs” which is limited to NTN-only. </w:t>
      </w:r>
    </w:p>
    <w:p w14:paraId="0F1DA793" w14:textId="77777777" w:rsidR="00842263" w:rsidRPr="00503E28" w:rsidRDefault="00842263" w:rsidP="00842263">
      <w:pPr>
        <w:pStyle w:val="ListParagraph"/>
        <w:numPr>
          <w:ilvl w:val="1"/>
          <w:numId w:val="5"/>
        </w:numPr>
        <w:spacing w:after="120"/>
        <w:ind w:left="1364" w:firstLineChars="0"/>
        <w:rPr>
          <w:szCs w:val="24"/>
          <w:lang w:eastAsia="zh-CN"/>
        </w:rPr>
      </w:pPr>
      <w:r w:rsidRPr="00503E28">
        <w:rPr>
          <w:szCs w:val="24"/>
          <w:lang w:eastAsia="zh-CN"/>
        </w:rPr>
        <w:t>Option 2C:</w:t>
      </w:r>
    </w:p>
    <w:p w14:paraId="7FB26533" w14:textId="77777777" w:rsidR="00842263" w:rsidRPr="00503E28" w:rsidRDefault="00842263" w:rsidP="00842263">
      <w:pPr>
        <w:pStyle w:val="ListParagraph"/>
        <w:numPr>
          <w:ilvl w:val="2"/>
          <w:numId w:val="5"/>
        </w:numPr>
        <w:spacing w:after="120"/>
        <w:ind w:left="2084" w:firstLineChars="0"/>
        <w:rPr>
          <w:rFonts w:eastAsiaTheme="minorEastAsia"/>
          <w:lang w:val="en-US" w:eastAsia="zh-CN"/>
        </w:rPr>
      </w:pPr>
      <w:r w:rsidRPr="00503E28">
        <w:rPr>
          <w:rFonts w:eastAsiaTheme="minorEastAsia"/>
          <w:lang w:val="en-US" w:eastAsia="zh-CN"/>
        </w:rPr>
        <w:t xml:space="preserve">It is applicable only to the case where both of the concurrent MGs have the longest MGRP, </w:t>
      </w:r>
      <w:proofErr w:type="gramStart"/>
      <w:r w:rsidRPr="00503E28">
        <w:rPr>
          <w:rFonts w:eastAsiaTheme="minorEastAsia"/>
          <w:lang w:val="en-US" w:eastAsia="zh-CN"/>
        </w:rPr>
        <w:t>i.e.</w:t>
      </w:r>
      <w:proofErr w:type="gramEnd"/>
      <w:r w:rsidRPr="00503E28">
        <w:rPr>
          <w:rFonts w:eastAsiaTheme="minorEastAsia"/>
          <w:lang w:val="en-US" w:eastAsia="zh-CN"/>
        </w:rPr>
        <w:t xml:space="preserve"> 160ms.</w:t>
      </w:r>
    </w:p>
    <w:p w14:paraId="3B515CD8" w14:textId="51DB0873" w:rsidR="00C43D6D" w:rsidRPr="00503E28" w:rsidRDefault="00C43D6D" w:rsidP="00C43D6D">
      <w:pPr>
        <w:spacing w:after="120" w:line="252" w:lineRule="auto"/>
        <w:rPr>
          <w:lang w:val="en-US" w:eastAsia="ja-JP"/>
        </w:rPr>
      </w:pPr>
    </w:p>
    <w:p w14:paraId="2D81203C" w14:textId="77777777" w:rsidR="00883F4D" w:rsidRPr="00503E28" w:rsidRDefault="00883F4D" w:rsidP="00883F4D">
      <w:pPr>
        <w:outlineLvl w:val="2"/>
        <w:rPr>
          <w:b/>
          <w:u w:val="single"/>
          <w:lang w:eastAsia="ko-KR"/>
        </w:rPr>
      </w:pPr>
      <w:r w:rsidRPr="00503E28">
        <w:rPr>
          <w:b/>
          <w:u w:val="single"/>
          <w:lang w:eastAsia="ko-KR"/>
        </w:rPr>
        <w:t>Issue 5. Maximum interruption in paging reception</w:t>
      </w:r>
    </w:p>
    <w:p w14:paraId="4DBE7BAE" w14:textId="5D1C6C5B" w:rsidR="00883F4D" w:rsidRPr="00503E28" w:rsidRDefault="00883F4D" w:rsidP="00883F4D">
      <w:pPr>
        <w:spacing w:after="120" w:line="252" w:lineRule="auto"/>
        <w:ind w:firstLine="284"/>
        <w:rPr>
          <w:b/>
          <w:bCs/>
          <w:u w:val="single"/>
          <w:lang w:eastAsia="ja-JP"/>
        </w:rPr>
      </w:pPr>
      <w:r w:rsidRPr="00503E28">
        <w:rPr>
          <w:b/>
          <w:bCs/>
          <w:u w:val="single"/>
          <w:lang w:eastAsia="ja-JP"/>
        </w:rPr>
        <w:t>Agreement:</w:t>
      </w:r>
    </w:p>
    <w:p w14:paraId="1F9BB2E8" w14:textId="77777777" w:rsidR="00883F4D" w:rsidRPr="00503E28" w:rsidRDefault="00883F4D" w:rsidP="00883F4D">
      <w:pPr>
        <w:pStyle w:val="ListParagraph"/>
        <w:numPr>
          <w:ilvl w:val="0"/>
          <w:numId w:val="5"/>
        </w:numPr>
        <w:ind w:left="644" w:firstLineChars="0"/>
        <w:rPr>
          <w:szCs w:val="24"/>
          <w:lang w:eastAsia="zh-CN"/>
        </w:rPr>
      </w:pPr>
      <w:r w:rsidRPr="00503E28">
        <w:rPr>
          <w:szCs w:val="24"/>
          <w:lang w:eastAsia="zh-CN"/>
        </w:rPr>
        <w:t>For the requirement of maximum interruption in paging reception, if the target cell is unknown, a longer interruption can be expected.</w:t>
      </w:r>
    </w:p>
    <w:p w14:paraId="332B28F4" w14:textId="77777777" w:rsidR="00883F4D" w:rsidRPr="00503E28" w:rsidRDefault="00883F4D" w:rsidP="00883F4D">
      <w:pPr>
        <w:pStyle w:val="ListParagraph"/>
        <w:numPr>
          <w:ilvl w:val="1"/>
          <w:numId w:val="5"/>
        </w:numPr>
        <w:ind w:left="1364" w:firstLineChars="0"/>
        <w:rPr>
          <w:szCs w:val="24"/>
          <w:lang w:eastAsia="zh-CN"/>
        </w:rPr>
      </w:pPr>
      <w:r w:rsidRPr="00503E28">
        <w:rPr>
          <w:szCs w:val="24"/>
          <w:lang w:eastAsia="zh-CN"/>
        </w:rPr>
        <w:lastRenderedPageBreak/>
        <w:t xml:space="preserve">Unknown condition means that UE starts measurement but does not complete the measurement before </w:t>
      </w:r>
      <w:proofErr w:type="spellStart"/>
      <w:r w:rsidRPr="00503E28">
        <w:rPr>
          <w:szCs w:val="24"/>
          <w:lang w:eastAsia="zh-CN"/>
        </w:rPr>
        <w:t>Tservice</w:t>
      </w:r>
      <w:proofErr w:type="spellEnd"/>
      <w:r w:rsidRPr="00503E28">
        <w:rPr>
          <w:szCs w:val="24"/>
          <w:lang w:eastAsia="zh-CN"/>
        </w:rPr>
        <w:t>.</w:t>
      </w:r>
    </w:p>
    <w:p w14:paraId="5AE004CF" w14:textId="59A91599" w:rsidR="00501A77" w:rsidRPr="00503E28" w:rsidRDefault="00501A77" w:rsidP="00C43D6D">
      <w:pPr>
        <w:spacing w:after="120" w:line="252" w:lineRule="auto"/>
        <w:rPr>
          <w:lang w:eastAsia="ja-JP"/>
        </w:rPr>
      </w:pPr>
    </w:p>
    <w:p w14:paraId="310CF87C" w14:textId="77777777" w:rsidR="00D000F2" w:rsidRPr="00503E28" w:rsidRDefault="00D000F2" w:rsidP="00D000F2">
      <w:pPr>
        <w:outlineLvl w:val="2"/>
        <w:rPr>
          <w:b/>
          <w:u w:val="single"/>
          <w:lang w:eastAsia="ko-KR"/>
        </w:rPr>
      </w:pPr>
      <w:r w:rsidRPr="00503E28">
        <w:rPr>
          <w:b/>
          <w:u w:val="single"/>
          <w:lang w:eastAsia="ko-KR"/>
        </w:rPr>
        <w:t>Issue 6. Re-establishment</w:t>
      </w:r>
    </w:p>
    <w:p w14:paraId="270F161E" w14:textId="5CA7F4FD" w:rsidR="00B63D16" w:rsidRPr="00503E28" w:rsidRDefault="00B63D16" w:rsidP="00B63D16">
      <w:pPr>
        <w:spacing w:after="120" w:line="252" w:lineRule="auto"/>
        <w:ind w:firstLine="284"/>
        <w:rPr>
          <w:b/>
          <w:bCs/>
          <w:i/>
          <w:iCs/>
          <w:u w:val="single"/>
          <w:lang w:eastAsia="ja-JP"/>
        </w:rPr>
      </w:pPr>
      <w:r w:rsidRPr="00503E28">
        <w:rPr>
          <w:b/>
          <w:bCs/>
          <w:i/>
          <w:iCs/>
          <w:u w:val="single"/>
          <w:lang w:eastAsia="ja-JP"/>
        </w:rPr>
        <w:t>Agreement:</w:t>
      </w:r>
    </w:p>
    <w:p w14:paraId="3DC4692E" w14:textId="56194E85" w:rsidR="00D000F2" w:rsidRPr="00503E28" w:rsidRDefault="00D000F2" w:rsidP="00D000F2">
      <w:pPr>
        <w:pStyle w:val="ListParagraph"/>
        <w:numPr>
          <w:ilvl w:val="0"/>
          <w:numId w:val="5"/>
        </w:numPr>
        <w:ind w:left="644" w:firstLineChars="0"/>
        <w:rPr>
          <w:szCs w:val="24"/>
          <w:lang w:eastAsia="zh-CN"/>
        </w:rPr>
      </w:pPr>
      <w:r w:rsidRPr="00503E28">
        <w:rPr>
          <w:szCs w:val="24"/>
          <w:lang w:eastAsia="zh-CN"/>
        </w:rPr>
        <w:t xml:space="preserve">Define NTN re-establishment requirements as in </w:t>
      </w:r>
      <w:r w:rsidR="00937F91" w:rsidRPr="00503E28">
        <w:rPr>
          <w:szCs w:val="24"/>
          <w:lang w:eastAsia="zh-CN"/>
        </w:rPr>
        <w:t>the t</w:t>
      </w:r>
      <w:r w:rsidRPr="00503E28">
        <w:rPr>
          <w:szCs w:val="24"/>
          <w:lang w:eastAsia="zh-CN"/>
        </w:rPr>
        <w:t>able</w:t>
      </w:r>
      <w:r w:rsidR="00937F91" w:rsidRPr="00503E28">
        <w:rPr>
          <w:szCs w:val="24"/>
          <w:lang w:eastAsia="zh-CN"/>
        </w:rPr>
        <w:t>s below</w:t>
      </w:r>
      <w:r w:rsidRPr="00503E28">
        <w:rPr>
          <w:szCs w:val="24"/>
          <w:lang w:eastAsia="zh-CN"/>
        </w:rPr>
        <w:t>.</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503E28" w:rsidRPr="00503E28" w14:paraId="345E57CF" w14:textId="77777777" w:rsidTr="0007473B">
        <w:trPr>
          <w:jc w:val="center"/>
        </w:trPr>
        <w:tc>
          <w:tcPr>
            <w:tcW w:w="1615" w:type="dxa"/>
            <w:tcBorders>
              <w:bottom w:val="nil"/>
            </w:tcBorders>
            <w:shd w:val="clear" w:color="auto" w:fill="auto"/>
          </w:tcPr>
          <w:p w14:paraId="3303EA5F"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cs="v4.2.0"/>
                <w:b/>
                <w:sz w:val="18"/>
                <w:lang w:eastAsia="ko-KR"/>
              </w:rPr>
              <w:t xml:space="preserve">Serving cell </w:t>
            </w:r>
          </w:p>
        </w:tc>
        <w:tc>
          <w:tcPr>
            <w:tcW w:w="1836" w:type="dxa"/>
            <w:tcBorders>
              <w:bottom w:val="nil"/>
            </w:tcBorders>
            <w:shd w:val="clear" w:color="auto" w:fill="auto"/>
          </w:tcPr>
          <w:p w14:paraId="3842FE20"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 xml:space="preserve">FR of target NR </w:t>
            </w:r>
          </w:p>
        </w:tc>
        <w:tc>
          <w:tcPr>
            <w:tcW w:w="6170" w:type="dxa"/>
            <w:gridSpan w:val="2"/>
            <w:shd w:val="clear" w:color="auto" w:fill="auto"/>
          </w:tcPr>
          <w:p w14:paraId="7D1BF3A1"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03E28">
              <w:rPr>
                <w:rFonts w:ascii="Arial" w:eastAsia="Times New Roman" w:hAnsi="Arial"/>
                <w:b/>
                <w:sz w:val="18"/>
                <w:lang w:eastAsia="ko-KR"/>
              </w:rPr>
              <w:t>T</w:t>
            </w:r>
            <w:r w:rsidRPr="00503E28">
              <w:rPr>
                <w:rFonts w:ascii="Arial" w:eastAsia="Times New Roman" w:hAnsi="Arial"/>
                <w:b/>
                <w:sz w:val="18"/>
                <w:vertAlign w:val="subscript"/>
                <w:lang w:eastAsia="ko-KR"/>
              </w:rPr>
              <w:t>identify_intra_NR</w:t>
            </w:r>
            <w:proofErr w:type="spellEnd"/>
            <w:r w:rsidRPr="00503E28">
              <w:rPr>
                <w:rFonts w:ascii="Arial" w:eastAsia="Times New Roman" w:hAnsi="Arial"/>
                <w:b/>
                <w:sz w:val="18"/>
                <w:vertAlign w:val="subscript"/>
                <w:lang w:eastAsia="ko-KR"/>
              </w:rPr>
              <w:t xml:space="preserve"> </w:t>
            </w:r>
            <w:r w:rsidRPr="00503E28">
              <w:rPr>
                <w:rFonts w:ascii="Arial" w:eastAsia="Times New Roman" w:hAnsi="Arial"/>
                <w:b/>
                <w:sz w:val="18"/>
                <w:lang w:eastAsia="ko-KR"/>
              </w:rPr>
              <w:t>[</w:t>
            </w:r>
            <w:proofErr w:type="spellStart"/>
            <w:r w:rsidRPr="00503E28">
              <w:rPr>
                <w:rFonts w:ascii="Arial" w:eastAsia="Times New Roman" w:hAnsi="Arial"/>
                <w:b/>
                <w:sz w:val="18"/>
                <w:lang w:eastAsia="ko-KR"/>
              </w:rPr>
              <w:t>ms</w:t>
            </w:r>
            <w:proofErr w:type="spellEnd"/>
            <w:r w:rsidRPr="00503E28">
              <w:rPr>
                <w:rFonts w:ascii="Arial" w:eastAsia="Times New Roman" w:hAnsi="Arial"/>
                <w:b/>
                <w:sz w:val="18"/>
                <w:lang w:eastAsia="ko-KR"/>
              </w:rPr>
              <w:t>]</w:t>
            </w:r>
          </w:p>
        </w:tc>
      </w:tr>
      <w:tr w:rsidR="00503E28" w:rsidRPr="00503E28" w14:paraId="2A275F13" w14:textId="77777777" w:rsidTr="0007473B">
        <w:trPr>
          <w:trHeight w:val="105"/>
          <w:jc w:val="center"/>
        </w:trPr>
        <w:tc>
          <w:tcPr>
            <w:tcW w:w="1615" w:type="dxa"/>
            <w:tcBorders>
              <w:top w:val="nil"/>
              <w:bottom w:val="nil"/>
            </w:tcBorders>
            <w:shd w:val="clear" w:color="auto" w:fill="auto"/>
          </w:tcPr>
          <w:p w14:paraId="225B5E77"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cs="v4.2.0"/>
                <w:b/>
                <w:sz w:val="18"/>
                <w:lang w:eastAsia="ko-KR"/>
              </w:rPr>
              <w:t xml:space="preserve">SSB </w:t>
            </w:r>
            <w:proofErr w:type="spellStart"/>
            <w:r w:rsidRPr="00503E28">
              <w:rPr>
                <w:rFonts w:ascii="Arial" w:eastAsia="Times New Roman" w:hAnsi="Arial"/>
                <w:b/>
                <w:sz w:val="18"/>
                <w:lang w:val="en-US" w:eastAsia="en-GB"/>
              </w:rPr>
              <w:t>Ês</w:t>
            </w:r>
            <w:proofErr w:type="spellEnd"/>
            <w:r w:rsidRPr="00503E28">
              <w:rPr>
                <w:rFonts w:ascii="Arial" w:eastAsia="Times New Roman" w:hAnsi="Arial"/>
                <w:b/>
                <w:sz w:val="18"/>
                <w:lang w:val="en-US" w:eastAsia="en-GB"/>
              </w:rPr>
              <w:t>/</w:t>
            </w:r>
            <w:proofErr w:type="spellStart"/>
            <w:r w:rsidRPr="00503E28">
              <w:rPr>
                <w:rFonts w:ascii="Arial" w:eastAsia="Times New Roman" w:hAnsi="Arial"/>
                <w:b/>
                <w:sz w:val="18"/>
                <w:lang w:val="en-US" w:eastAsia="en-GB"/>
              </w:rPr>
              <w:t>Iot</w:t>
            </w:r>
            <w:proofErr w:type="spellEnd"/>
            <w:r w:rsidRPr="00503E28">
              <w:rPr>
                <w:rFonts w:ascii="Arial" w:eastAsia="Times New Roman" w:hAnsi="Arial"/>
                <w:b/>
                <w:sz w:val="18"/>
                <w:lang w:val="en-US" w:eastAsia="en-GB"/>
              </w:rPr>
              <w:t xml:space="preserve"> (dB)</w:t>
            </w:r>
          </w:p>
        </w:tc>
        <w:tc>
          <w:tcPr>
            <w:tcW w:w="1836" w:type="dxa"/>
            <w:tcBorders>
              <w:top w:val="nil"/>
              <w:bottom w:val="nil"/>
            </w:tcBorders>
            <w:shd w:val="clear" w:color="auto" w:fill="auto"/>
          </w:tcPr>
          <w:p w14:paraId="2643D2E6"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Cell</w:t>
            </w:r>
          </w:p>
        </w:tc>
        <w:tc>
          <w:tcPr>
            <w:tcW w:w="2798" w:type="dxa"/>
            <w:tcBorders>
              <w:bottom w:val="nil"/>
            </w:tcBorders>
            <w:shd w:val="clear" w:color="auto" w:fill="auto"/>
          </w:tcPr>
          <w:p w14:paraId="12FE88F7"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Known NR cell</w:t>
            </w:r>
          </w:p>
        </w:tc>
        <w:tc>
          <w:tcPr>
            <w:tcW w:w="3372" w:type="dxa"/>
            <w:tcBorders>
              <w:bottom w:val="nil"/>
            </w:tcBorders>
            <w:shd w:val="clear" w:color="auto" w:fill="auto"/>
          </w:tcPr>
          <w:p w14:paraId="49D9232D"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Unknown NR cell</w:t>
            </w:r>
          </w:p>
        </w:tc>
      </w:tr>
      <w:tr w:rsidR="00503E28" w:rsidRPr="00503E28" w14:paraId="3936EC9C" w14:textId="77777777" w:rsidTr="0007473B">
        <w:trPr>
          <w:jc w:val="center"/>
        </w:trPr>
        <w:tc>
          <w:tcPr>
            <w:tcW w:w="1615" w:type="dxa"/>
            <w:shd w:val="clear" w:color="auto" w:fill="auto"/>
          </w:tcPr>
          <w:p w14:paraId="43771AB1"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E28">
              <w:rPr>
                <w:rFonts w:ascii="Arial" w:eastAsia="Times New Roman" w:hAnsi="Arial" w:cs="Arial" w:hint="eastAsia"/>
                <w:sz w:val="18"/>
                <w:lang w:eastAsia="ko-KR"/>
              </w:rPr>
              <w:t>≥</w:t>
            </w:r>
            <w:r w:rsidRPr="00503E28">
              <w:rPr>
                <w:rFonts w:ascii="Arial" w:eastAsia="Times New Roman" w:hAnsi="Arial"/>
                <w:sz w:val="18"/>
                <w:lang w:eastAsia="ko-KR"/>
              </w:rPr>
              <w:t xml:space="preserve"> -8</w:t>
            </w:r>
          </w:p>
        </w:tc>
        <w:tc>
          <w:tcPr>
            <w:tcW w:w="1836" w:type="dxa"/>
            <w:shd w:val="clear" w:color="auto" w:fill="auto"/>
          </w:tcPr>
          <w:p w14:paraId="4B47DA62"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03E28">
              <w:rPr>
                <w:rFonts w:ascii="Arial" w:eastAsia="Times New Roman" w:hAnsi="Arial"/>
                <w:sz w:val="18"/>
                <w:lang w:eastAsia="ko-KR"/>
              </w:rPr>
              <w:t>FR1</w:t>
            </w:r>
          </w:p>
        </w:tc>
        <w:tc>
          <w:tcPr>
            <w:tcW w:w="2798" w:type="dxa"/>
            <w:shd w:val="clear" w:color="auto" w:fill="auto"/>
          </w:tcPr>
          <w:p w14:paraId="1E91B287"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E28">
              <w:rPr>
                <w:rFonts w:ascii="Arial" w:eastAsia="Times New Roman" w:hAnsi="Arial"/>
                <w:sz w:val="18"/>
                <w:lang w:eastAsia="zh-CN"/>
              </w:rPr>
              <w:t xml:space="preserve">MAX (200 </w:t>
            </w:r>
            <w:proofErr w:type="spellStart"/>
            <w:r w:rsidRPr="00503E28">
              <w:rPr>
                <w:rFonts w:ascii="Arial" w:eastAsia="Times New Roman" w:hAnsi="Arial"/>
                <w:sz w:val="18"/>
                <w:lang w:eastAsia="zh-CN"/>
              </w:rPr>
              <w:t>ms</w:t>
            </w:r>
            <w:proofErr w:type="spellEnd"/>
            <w:r w:rsidRPr="00503E28">
              <w:rPr>
                <w:rFonts w:ascii="Arial" w:eastAsia="Times New Roman" w:hAnsi="Arial"/>
                <w:sz w:val="18"/>
                <w:lang w:eastAsia="zh-CN"/>
              </w:rPr>
              <w:t>, 5 x T</w:t>
            </w:r>
            <w:r w:rsidRPr="00503E28">
              <w:rPr>
                <w:rFonts w:ascii="Arial" w:eastAsia="Times New Roman" w:hAnsi="Arial"/>
                <w:sz w:val="18"/>
                <w:vertAlign w:val="subscript"/>
                <w:lang w:eastAsia="zh-CN"/>
              </w:rPr>
              <w:t>SMTC</w:t>
            </w:r>
            <w:r w:rsidRPr="00503E28">
              <w:rPr>
                <w:rFonts w:ascii="Arial" w:eastAsia="Times New Roman" w:hAnsi="Arial"/>
                <w:sz w:val="18"/>
                <w:lang w:eastAsia="zh-CN"/>
              </w:rPr>
              <w:t>)</w:t>
            </w:r>
          </w:p>
        </w:tc>
        <w:tc>
          <w:tcPr>
            <w:tcW w:w="3372" w:type="dxa"/>
            <w:shd w:val="clear" w:color="auto" w:fill="auto"/>
          </w:tcPr>
          <w:p w14:paraId="567A9F1D"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03E28">
              <w:rPr>
                <w:rFonts w:ascii="Arial" w:eastAsia="Times New Roman" w:hAnsi="Arial"/>
                <w:sz w:val="18"/>
                <w:lang w:eastAsia="zh-CN"/>
              </w:rPr>
              <w:t>K</w:t>
            </w:r>
            <w:r w:rsidRPr="00503E28">
              <w:rPr>
                <w:rFonts w:ascii="Arial" w:eastAsia="Times New Roman" w:hAnsi="Arial"/>
                <w:sz w:val="18"/>
                <w:vertAlign w:val="subscript"/>
                <w:lang w:eastAsia="zh-CN"/>
              </w:rPr>
              <w:t>multi_SMTC</w:t>
            </w:r>
            <w:proofErr w:type="spellEnd"/>
            <w:r w:rsidRPr="00503E28">
              <w:rPr>
                <w:rFonts w:ascii="Arial" w:eastAsia="Times New Roman" w:hAnsi="Arial"/>
                <w:sz w:val="18"/>
                <w:lang w:eastAsia="zh-CN"/>
              </w:rPr>
              <w:t xml:space="preserve"> * MAX (800 </w:t>
            </w:r>
            <w:proofErr w:type="spellStart"/>
            <w:r w:rsidRPr="00503E28">
              <w:rPr>
                <w:rFonts w:ascii="Arial" w:eastAsia="Times New Roman" w:hAnsi="Arial"/>
                <w:sz w:val="18"/>
                <w:lang w:eastAsia="zh-CN"/>
              </w:rPr>
              <w:t>ms</w:t>
            </w:r>
            <w:proofErr w:type="spellEnd"/>
            <w:r w:rsidRPr="00503E28">
              <w:rPr>
                <w:rFonts w:ascii="Arial" w:eastAsia="Times New Roman" w:hAnsi="Arial"/>
                <w:sz w:val="18"/>
                <w:lang w:eastAsia="zh-CN"/>
              </w:rPr>
              <w:t>, 10 x T</w:t>
            </w:r>
            <w:r w:rsidRPr="00503E28">
              <w:rPr>
                <w:rFonts w:ascii="Arial" w:eastAsia="Times New Roman" w:hAnsi="Arial"/>
                <w:sz w:val="18"/>
                <w:vertAlign w:val="subscript"/>
                <w:lang w:eastAsia="zh-CN"/>
              </w:rPr>
              <w:t>SMTC</w:t>
            </w:r>
            <w:r w:rsidRPr="00503E28">
              <w:rPr>
                <w:rFonts w:ascii="Arial" w:eastAsia="Times New Roman" w:hAnsi="Arial"/>
                <w:sz w:val="18"/>
                <w:lang w:eastAsia="zh-CN"/>
              </w:rPr>
              <w:t>)</w:t>
            </w:r>
          </w:p>
        </w:tc>
      </w:tr>
      <w:tr w:rsidR="00503E28" w:rsidRPr="00503E28" w14:paraId="41F30AD4" w14:textId="77777777" w:rsidTr="0007473B">
        <w:trPr>
          <w:jc w:val="center"/>
        </w:trPr>
        <w:tc>
          <w:tcPr>
            <w:tcW w:w="1615" w:type="dxa"/>
          </w:tcPr>
          <w:p w14:paraId="0B1FE4AE"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E28">
              <w:rPr>
                <w:rFonts w:ascii="Arial" w:eastAsia="Times New Roman" w:hAnsi="Arial"/>
                <w:sz w:val="18"/>
                <w:lang w:eastAsia="ko-KR"/>
              </w:rPr>
              <w:t>&lt; -8</w:t>
            </w:r>
          </w:p>
        </w:tc>
        <w:tc>
          <w:tcPr>
            <w:tcW w:w="1836" w:type="dxa"/>
            <w:shd w:val="clear" w:color="auto" w:fill="auto"/>
          </w:tcPr>
          <w:p w14:paraId="6194B00A"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03E28">
              <w:rPr>
                <w:rFonts w:ascii="Arial" w:eastAsia="Times New Roman" w:hAnsi="Arial"/>
                <w:sz w:val="18"/>
                <w:lang w:eastAsia="ko-KR"/>
              </w:rPr>
              <w:t>FR1</w:t>
            </w:r>
          </w:p>
        </w:tc>
        <w:tc>
          <w:tcPr>
            <w:tcW w:w="2798" w:type="dxa"/>
            <w:shd w:val="clear" w:color="auto" w:fill="auto"/>
          </w:tcPr>
          <w:p w14:paraId="20325EC1"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E28">
              <w:rPr>
                <w:rFonts w:ascii="Arial" w:eastAsia="Times New Roman" w:hAnsi="Arial"/>
                <w:sz w:val="18"/>
                <w:lang w:eastAsia="zh-CN"/>
              </w:rPr>
              <w:t>N/A</w:t>
            </w:r>
          </w:p>
        </w:tc>
        <w:tc>
          <w:tcPr>
            <w:tcW w:w="3372" w:type="dxa"/>
            <w:shd w:val="clear" w:color="auto" w:fill="auto"/>
          </w:tcPr>
          <w:p w14:paraId="4769D3E6"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03E28">
              <w:rPr>
                <w:rFonts w:ascii="Arial" w:eastAsia="Times New Roman" w:hAnsi="Arial"/>
                <w:sz w:val="18"/>
                <w:lang w:eastAsia="zh-CN"/>
              </w:rPr>
              <w:t>[</w:t>
            </w:r>
            <w:proofErr w:type="gramStart"/>
            <w:r w:rsidRPr="00503E28">
              <w:rPr>
                <w:rFonts w:ascii="Arial" w:eastAsia="Times New Roman" w:hAnsi="Arial"/>
                <w:sz w:val="18"/>
                <w:lang w:eastAsia="zh-CN"/>
              </w:rPr>
              <w:t>6400]</w:t>
            </w:r>
            <w:r w:rsidRPr="00503E28">
              <w:rPr>
                <w:rFonts w:ascii="Arial" w:eastAsia="Times New Roman" w:hAnsi="Arial"/>
                <w:sz w:val="18"/>
                <w:vertAlign w:val="superscript"/>
                <w:lang w:eastAsia="zh-CN"/>
              </w:rPr>
              <w:t>Note</w:t>
            </w:r>
            <w:proofErr w:type="gramEnd"/>
            <w:r w:rsidRPr="00503E28">
              <w:rPr>
                <w:rFonts w:ascii="Arial" w:eastAsia="Times New Roman" w:hAnsi="Arial"/>
                <w:sz w:val="18"/>
                <w:vertAlign w:val="superscript"/>
                <w:lang w:eastAsia="zh-CN"/>
              </w:rPr>
              <w:t>1</w:t>
            </w:r>
          </w:p>
        </w:tc>
      </w:tr>
      <w:tr w:rsidR="00D000F2" w:rsidRPr="00503E28" w14:paraId="148F0F75" w14:textId="77777777" w:rsidTr="0007473B">
        <w:trPr>
          <w:jc w:val="center"/>
        </w:trPr>
        <w:tc>
          <w:tcPr>
            <w:tcW w:w="9621" w:type="dxa"/>
            <w:gridSpan w:val="4"/>
          </w:tcPr>
          <w:p w14:paraId="23F32C8D" w14:textId="77777777" w:rsidR="00D000F2" w:rsidRPr="00503E28" w:rsidRDefault="00D000F2" w:rsidP="0007473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03E28">
              <w:rPr>
                <w:rFonts w:ascii="Arial" w:eastAsia="Times New Roman" w:hAnsi="Arial"/>
                <w:sz w:val="18"/>
                <w:lang w:eastAsia="ko-KR"/>
              </w:rPr>
              <w:t>Note 1:</w:t>
            </w:r>
            <w:r w:rsidRPr="00503E28">
              <w:rPr>
                <w:rFonts w:ascii="Arial" w:eastAsia="Times New Roman" w:hAnsi="Arial"/>
                <w:sz w:val="18"/>
                <w:lang w:eastAsia="en-GB"/>
              </w:rPr>
              <w:tab/>
            </w:r>
            <w:r w:rsidRPr="00503E28">
              <w:rPr>
                <w:rFonts w:ascii="Arial" w:eastAsia="Times New Roman" w:hAnsi="Arial"/>
                <w:sz w:val="18"/>
                <w:lang w:eastAsia="ko-KR"/>
              </w:rPr>
              <w:t>The UE is not required to successfully</w:t>
            </w:r>
            <w:r w:rsidRPr="00503E28">
              <w:rPr>
                <w:rFonts w:ascii="Arial" w:eastAsia="Times New Roman" w:hAnsi="Arial"/>
                <w:b/>
                <w:bCs/>
                <w:sz w:val="18"/>
                <w:lang w:eastAsia="en-GB"/>
              </w:rPr>
              <w:t xml:space="preserve"> </w:t>
            </w:r>
            <w:r w:rsidRPr="00503E28">
              <w:rPr>
                <w:rFonts w:ascii="Arial" w:eastAsia="Times New Roman" w:hAnsi="Arial"/>
                <w:sz w:val="18"/>
                <w:lang w:eastAsia="ko-KR"/>
              </w:rPr>
              <w:t>identify a cell on any NR frequency layer when T</w:t>
            </w:r>
            <w:r w:rsidRPr="00503E28">
              <w:rPr>
                <w:rFonts w:ascii="Arial" w:eastAsia="Times New Roman" w:hAnsi="Arial"/>
                <w:sz w:val="18"/>
                <w:vertAlign w:val="subscript"/>
                <w:lang w:eastAsia="ko-KR"/>
              </w:rPr>
              <w:t>SMTC</w:t>
            </w:r>
            <w:r w:rsidRPr="00503E28">
              <w:rPr>
                <w:rFonts w:ascii="Arial" w:eastAsia="Times New Roman" w:hAnsi="Arial"/>
                <w:sz w:val="18"/>
                <w:lang w:eastAsia="ko-KR"/>
              </w:rPr>
              <w:t xml:space="preserve"> &gt; 20 </w:t>
            </w:r>
            <w:proofErr w:type="spellStart"/>
            <w:r w:rsidRPr="00503E28">
              <w:rPr>
                <w:rFonts w:ascii="Arial" w:eastAsia="Times New Roman" w:hAnsi="Arial"/>
                <w:sz w:val="18"/>
                <w:lang w:eastAsia="ko-KR"/>
              </w:rPr>
              <w:t>ms</w:t>
            </w:r>
            <w:proofErr w:type="spellEnd"/>
            <w:r w:rsidRPr="00503E28">
              <w:rPr>
                <w:rFonts w:ascii="Arial" w:eastAsia="Times New Roman" w:hAnsi="Arial"/>
                <w:sz w:val="18"/>
                <w:lang w:eastAsia="ko-KR"/>
              </w:rPr>
              <w:t xml:space="preserve"> and serving cell SSB </w:t>
            </w:r>
            <w:proofErr w:type="spellStart"/>
            <w:r w:rsidRPr="00503E28">
              <w:rPr>
                <w:rFonts w:ascii="Arial" w:eastAsia="Times New Roman" w:hAnsi="Arial"/>
                <w:sz w:val="18"/>
                <w:lang w:eastAsia="ko-KR"/>
              </w:rPr>
              <w:t>Ês</w:t>
            </w:r>
            <w:proofErr w:type="spellEnd"/>
            <w:r w:rsidRPr="00503E28">
              <w:rPr>
                <w:rFonts w:ascii="Arial" w:eastAsia="Times New Roman" w:hAnsi="Arial"/>
                <w:sz w:val="18"/>
                <w:lang w:eastAsia="ko-KR"/>
              </w:rPr>
              <w:t>/</w:t>
            </w:r>
            <w:proofErr w:type="spellStart"/>
            <w:r w:rsidRPr="00503E28">
              <w:rPr>
                <w:rFonts w:ascii="Arial" w:eastAsia="Times New Roman" w:hAnsi="Arial"/>
                <w:sz w:val="18"/>
                <w:lang w:eastAsia="ko-KR"/>
              </w:rPr>
              <w:t>Iot</w:t>
            </w:r>
            <w:proofErr w:type="spellEnd"/>
            <w:r w:rsidRPr="00503E28">
              <w:rPr>
                <w:rFonts w:ascii="Arial" w:eastAsia="Times New Roman" w:hAnsi="Arial"/>
                <w:sz w:val="18"/>
                <w:lang w:eastAsia="ko-KR"/>
              </w:rPr>
              <w:t xml:space="preserve"> &lt; -8 </w:t>
            </w:r>
            <w:proofErr w:type="spellStart"/>
            <w:r w:rsidRPr="00503E28">
              <w:rPr>
                <w:rFonts w:ascii="Arial" w:eastAsia="Times New Roman" w:hAnsi="Arial"/>
                <w:sz w:val="18"/>
                <w:lang w:eastAsia="ko-KR"/>
              </w:rPr>
              <w:t>dB.</w:t>
            </w:r>
            <w:proofErr w:type="spellEnd"/>
          </w:p>
          <w:p w14:paraId="4300E647" w14:textId="77777777" w:rsidR="00D000F2" w:rsidRPr="00503E28" w:rsidRDefault="00D000F2" w:rsidP="0007473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503E28">
              <w:rPr>
                <w:rFonts w:ascii="Arial" w:eastAsia="Times New Roman" w:hAnsi="Arial"/>
                <w:sz w:val="18"/>
                <w:lang w:eastAsia="ko-KR"/>
              </w:rPr>
              <w:t>Note 2:</w:t>
            </w:r>
            <w:r w:rsidRPr="00503E28">
              <w:rPr>
                <w:rFonts w:ascii="Arial" w:eastAsia="Times New Roman" w:hAnsi="Arial"/>
                <w:sz w:val="18"/>
                <w:lang w:eastAsia="en-GB"/>
              </w:rPr>
              <w:tab/>
            </w:r>
            <w:proofErr w:type="spellStart"/>
            <w:r w:rsidRPr="00503E28">
              <w:rPr>
                <w:rFonts w:ascii="Arial" w:eastAsia="Times New Roman" w:hAnsi="Arial"/>
                <w:sz w:val="18"/>
                <w:lang w:eastAsia="zh-CN"/>
              </w:rPr>
              <w:t>K</w:t>
            </w:r>
            <w:r w:rsidRPr="00503E28">
              <w:rPr>
                <w:rFonts w:ascii="Arial" w:eastAsia="Times New Roman" w:hAnsi="Arial"/>
                <w:sz w:val="18"/>
                <w:vertAlign w:val="subscript"/>
                <w:lang w:eastAsia="zh-CN"/>
              </w:rPr>
              <w:t>multi_SMTC</w:t>
            </w:r>
            <w:proofErr w:type="spellEnd"/>
            <w:r w:rsidRPr="00503E28">
              <w:rPr>
                <w:rFonts w:ascii="Arial" w:eastAsia="Times New Roman" w:hAnsi="Arial"/>
                <w:sz w:val="18"/>
                <w:lang w:eastAsia="en-GB"/>
              </w:rPr>
              <w:t xml:space="preserve"> </w:t>
            </w:r>
            <w:r w:rsidRPr="00503E28">
              <w:rPr>
                <w:rFonts w:ascii="Arial" w:eastAsia="Times New Roman" w:hAnsi="Arial"/>
                <w:sz w:val="18"/>
                <w:lang w:eastAsia="ko-KR"/>
              </w:rPr>
              <w:t>is defined in clause 9.2C.5.1.</w:t>
            </w:r>
          </w:p>
        </w:tc>
      </w:tr>
    </w:tbl>
    <w:p w14:paraId="4F50B0ED" w14:textId="08B16196" w:rsidR="00D000F2" w:rsidRPr="00503E28" w:rsidRDefault="00D000F2" w:rsidP="00D000F2">
      <w:pPr>
        <w:spacing w:before="120" w:after="120"/>
        <w:jc w:val="center"/>
        <w:rPr>
          <w:b/>
          <w:lang w:eastAsia="zh-CN"/>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03E28" w:rsidRPr="00503E28" w14:paraId="68D00635" w14:textId="77777777" w:rsidTr="0007473B">
        <w:trPr>
          <w:jc w:val="center"/>
        </w:trPr>
        <w:tc>
          <w:tcPr>
            <w:tcW w:w="1696" w:type="dxa"/>
            <w:tcBorders>
              <w:bottom w:val="nil"/>
            </w:tcBorders>
            <w:shd w:val="clear" w:color="auto" w:fill="auto"/>
          </w:tcPr>
          <w:p w14:paraId="65A0617E"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cs="v4.2.0"/>
                <w:b/>
                <w:sz w:val="18"/>
                <w:lang w:eastAsia="ko-KR"/>
              </w:rPr>
              <w:t xml:space="preserve">Serving cell SSB </w:t>
            </w:r>
            <w:proofErr w:type="spellStart"/>
            <w:r w:rsidRPr="00503E28">
              <w:rPr>
                <w:rFonts w:ascii="Arial" w:eastAsia="Times New Roman" w:hAnsi="Arial"/>
                <w:b/>
                <w:sz w:val="18"/>
                <w:lang w:val="en-US" w:eastAsia="en-GB"/>
              </w:rPr>
              <w:t>Ês</w:t>
            </w:r>
            <w:proofErr w:type="spellEnd"/>
            <w:r w:rsidRPr="00503E28">
              <w:rPr>
                <w:rFonts w:ascii="Arial" w:eastAsia="Times New Roman" w:hAnsi="Arial"/>
                <w:b/>
                <w:sz w:val="18"/>
                <w:lang w:val="en-US" w:eastAsia="en-GB"/>
              </w:rPr>
              <w:t>/</w:t>
            </w:r>
            <w:proofErr w:type="spellStart"/>
            <w:r w:rsidRPr="00503E28">
              <w:rPr>
                <w:rFonts w:ascii="Arial" w:eastAsia="Times New Roman" w:hAnsi="Arial"/>
                <w:b/>
                <w:sz w:val="18"/>
                <w:lang w:val="en-US" w:eastAsia="en-GB"/>
              </w:rPr>
              <w:t>Iot</w:t>
            </w:r>
            <w:proofErr w:type="spellEnd"/>
            <w:r w:rsidRPr="00503E28">
              <w:rPr>
                <w:rFonts w:ascii="Arial" w:eastAsia="Times New Roman" w:hAnsi="Arial"/>
                <w:b/>
                <w:sz w:val="18"/>
                <w:lang w:val="en-US" w:eastAsia="en-GB"/>
              </w:rPr>
              <w:t xml:space="preserve"> (dB)</w:t>
            </w:r>
          </w:p>
        </w:tc>
        <w:tc>
          <w:tcPr>
            <w:tcW w:w="1701" w:type="dxa"/>
            <w:tcBorders>
              <w:bottom w:val="nil"/>
            </w:tcBorders>
            <w:shd w:val="clear" w:color="auto" w:fill="auto"/>
          </w:tcPr>
          <w:p w14:paraId="54C9001B"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FR of target NR cell</w:t>
            </w:r>
          </w:p>
        </w:tc>
        <w:tc>
          <w:tcPr>
            <w:tcW w:w="6246" w:type="dxa"/>
            <w:gridSpan w:val="2"/>
            <w:shd w:val="clear" w:color="auto" w:fill="auto"/>
          </w:tcPr>
          <w:p w14:paraId="3E15E3C6"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03E28">
              <w:rPr>
                <w:rFonts w:ascii="Arial" w:eastAsia="Times New Roman" w:hAnsi="Arial"/>
                <w:b/>
                <w:sz w:val="18"/>
                <w:lang w:eastAsia="ko-KR"/>
              </w:rPr>
              <w:t>T</w:t>
            </w:r>
            <w:r w:rsidRPr="00503E28">
              <w:rPr>
                <w:rFonts w:ascii="Arial" w:eastAsia="Times New Roman" w:hAnsi="Arial"/>
                <w:b/>
                <w:sz w:val="18"/>
                <w:vertAlign w:val="subscript"/>
                <w:lang w:eastAsia="ko-KR"/>
              </w:rPr>
              <w:t>identify_inter_NR</w:t>
            </w:r>
            <w:proofErr w:type="spellEnd"/>
            <w:r w:rsidRPr="00503E28">
              <w:rPr>
                <w:rFonts w:ascii="Arial" w:eastAsia="Times New Roman" w:hAnsi="Arial"/>
                <w:b/>
                <w:sz w:val="18"/>
                <w:vertAlign w:val="subscript"/>
                <w:lang w:eastAsia="ko-KR"/>
              </w:rPr>
              <w:t xml:space="preserve">, I </w:t>
            </w:r>
            <w:r w:rsidRPr="00503E28">
              <w:rPr>
                <w:rFonts w:ascii="Arial" w:eastAsia="Times New Roman" w:hAnsi="Arial"/>
                <w:b/>
                <w:sz w:val="18"/>
                <w:lang w:eastAsia="ko-KR"/>
              </w:rPr>
              <w:t>[</w:t>
            </w:r>
            <w:proofErr w:type="spellStart"/>
            <w:r w:rsidRPr="00503E28">
              <w:rPr>
                <w:rFonts w:ascii="Arial" w:eastAsia="Times New Roman" w:hAnsi="Arial"/>
                <w:b/>
                <w:sz w:val="18"/>
                <w:lang w:eastAsia="ko-KR"/>
              </w:rPr>
              <w:t>ms</w:t>
            </w:r>
            <w:proofErr w:type="spellEnd"/>
            <w:r w:rsidRPr="00503E28">
              <w:rPr>
                <w:rFonts w:ascii="Arial" w:eastAsia="Times New Roman" w:hAnsi="Arial"/>
                <w:b/>
                <w:sz w:val="18"/>
                <w:lang w:eastAsia="ko-KR"/>
              </w:rPr>
              <w:t>]</w:t>
            </w:r>
          </w:p>
        </w:tc>
      </w:tr>
      <w:tr w:rsidR="00503E28" w:rsidRPr="00503E28" w14:paraId="18C49199" w14:textId="77777777" w:rsidTr="0007473B">
        <w:trPr>
          <w:jc w:val="center"/>
        </w:trPr>
        <w:tc>
          <w:tcPr>
            <w:tcW w:w="1696" w:type="dxa"/>
            <w:tcBorders>
              <w:top w:val="nil"/>
            </w:tcBorders>
            <w:shd w:val="clear" w:color="auto" w:fill="auto"/>
          </w:tcPr>
          <w:p w14:paraId="0F8B12F2"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656292C5"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11A58D00"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Known NR cell</w:t>
            </w:r>
          </w:p>
        </w:tc>
        <w:tc>
          <w:tcPr>
            <w:tcW w:w="3411" w:type="dxa"/>
          </w:tcPr>
          <w:p w14:paraId="171EEF07"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Unknown NR cell</w:t>
            </w:r>
          </w:p>
        </w:tc>
      </w:tr>
      <w:tr w:rsidR="00503E28" w:rsidRPr="00503E28" w14:paraId="7A1EDC69" w14:textId="77777777" w:rsidTr="0007473B">
        <w:trPr>
          <w:jc w:val="center"/>
        </w:trPr>
        <w:tc>
          <w:tcPr>
            <w:tcW w:w="1696" w:type="dxa"/>
          </w:tcPr>
          <w:p w14:paraId="48125AF2" w14:textId="77777777" w:rsidR="00D000F2" w:rsidRPr="00503E28" w:rsidRDefault="00D000F2" w:rsidP="0007473B">
            <w:pPr>
              <w:keepNext/>
              <w:keepLines/>
              <w:overflowPunct w:val="0"/>
              <w:autoSpaceDE w:val="0"/>
              <w:autoSpaceDN w:val="0"/>
              <w:adjustRightInd w:val="0"/>
              <w:spacing w:after="0"/>
              <w:textAlignment w:val="baseline"/>
              <w:rPr>
                <w:rFonts w:ascii="Arial" w:eastAsia="Times New Roman" w:hAnsi="Arial"/>
                <w:sz w:val="18"/>
                <w:lang w:eastAsia="zh-CN"/>
              </w:rPr>
            </w:pPr>
            <w:r w:rsidRPr="00503E28">
              <w:rPr>
                <w:rFonts w:ascii="Arial" w:eastAsia="Times New Roman" w:hAnsi="Arial" w:cs="Arial" w:hint="eastAsia"/>
                <w:sz w:val="18"/>
                <w:lang w:eastAsia="ko-KR"/>
              </w:rPr>
              <w:t>≥</w:t>
            </w:r>
            <w:r w:rsidRPr="00503E28">
              <w:rPr>
                <w:rFonts w:ascii="Arial" w:eastAsia="Times New Roman" w:hAnsi="Arial" w:cs="Arial"/>
                <w:sz w:val="18"/>
                <w:lang w:eastAsia="ko-KR"/>
              </w:rPr>
              <w:t xml:space="preserve"> </w:t>
            </w:r>
            <w:r w:rsidRPr="00503E28">
              <w:rPr>
                <w:rFonts w:ascii="Arial" w:eastAsia="Times New Roman" w:hAnsi="Arial"/>
                <w:sz w:val="18"/>
                <w:lang w:eastAsia="ko-KR"/>
              </w:rPr>
              <w:t>-8</w:t>
            </w:r>
          </w:p>
        </w:tc>
        <w:tc>
          <w:tcPr>
            <w:tcW w:w="1701" w:type="dxa"/>
            <w:shd w:val="clear" w:color="auto" w:fill="auto"/>
          </w:tcPr>
          <w:p w14:paraId="0337D0E2" w14:textId="77777777" w:rsidR="00D000F2" w:rsidRPr="00503E28" w:rsidRDefault="00D000F2" w:rsidP="0007473B">
            <w:pPr>
              <w:keepNext/>
              <w:keepLines/>
              <w:overflowPunct w:val="0"/>
              <w:autoSpaceDE w:val="0"/>
              <w:autoSpaceDN w:val="0"/>
              <w:adjustRightInd w:val="0"/>
              <w:spacing w:after="0"/>
              <w:textAlignment w:val="baseline"/>
              <w:rPr>
                <w:rFonts w:ascii="Arial" w:eastAsia="Times New Roman" w:hAnsi="Arial"/>
                <w:sz w:val="18"/>
                <w:lang w:eastAsia="ko-KR"/>
              </w:rPr>
            </w:pPr>
            <w:r w:rsidRPr="00503E28">
              <w:rPr>
                <w:rFonts w:ascii="Arial" w:eastAsia="Times New Roman" w:hAnsi="Arial"/>
                <w:sz w:val="18"/>
                <w:lang w:eastAsia="ko-KR"/>
              </w:rPr>
              <w:t>FR1</w:t>
            </w:r>
          </w:p>
        </w:tc>
        <w:tc>
          <w:tcPr>
            <w:tcW w:w="2835" w:type="dxa"/>
            <w:shd w:val="clear" w:color="auto" w:fill="auto"/>
          </w:tcPr>
          <w:p w14:paraId="0F550ED9"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03E28">
              <w:rPr>
                <w:rFonts w:ascii="Arial" w:eastAsia="Times New Roman" w:hAnsi="Arial"/>
                <w:sz w:val="18"/>
                <w:lang w:eastAsia="zh-CN"/>
              </w:rPr>
              <w:t xml:space="preserve">MAX (200 </w:t>
            </w:r>
            <w:proofErr w:type="spellStart"/>
            <w:r w:rsidRPr="00503E28">
              <w:rPr>
                <w:rFonts w:ascii="Arial" w:eastAsia="Times New Roman" w:hAnsi="Arial"/>
                <w:sz w:val="18"/>
                <w:lang w:eastAsia="zh-CN"/>
              </w:rPr>
              <w:t>ms</w:t>
            </w:r>
            <w:proofErr w:type="spellEnd"/>
            <w:r w:rsidRPr="00503E28">
              <w:rPr>
                <w:rFonts w:ascii="Arial" w:eastAsia="Times New Roman" w:hAnsi="Arial"/>
                <w:sz w:val="18"/>
                <w:lang w:eastAsia="zh-CN"/>
              </w:rPr>
              <w:t>, 6 x T</w:t>
            </w:r>
            <w:r w:rsidRPr="00503E28">
              <w:rPr>
                <w:rFonts w:ascii="Arial" w:eastAsia="Times New Roman" w:hAnsi="Arial"/>
                <w:sz w:val="18"/>
                <w:vertAlign w:val="subscript"/>
                <w:lang w:eastAsia="zh-CN"/>
              </w:rPr>
              <w:t xml:space="preserve">SMTC, </w:t>
            </w:r>
            <w:proofErr w:type="spellStart"/>
            <w:r w:rsidRPr="00503E28">
              <w:rPr>
                <w:rFonts w:ascii="Arial" w:eastAsia="Times New Roman" w:hAnsi="Arial"/>
                <w:sz w:val="18"/>
                <w:vertAlign w:val="subscript"/>
                <w:lang w:eastAsia="zh-CN"/>
              </w:rPr>
              <w:t>i</w:t>
            </w:r>
            <w:proofErr w:type="spellEnd"/>
            <w:r w:rsidRPr="00503E28">
              <w:rPr>
                <w:rFonts w:ascii="Arial" w:eastAsia="Times New Roman" w:hAnsi="Arial"/>
                <w:sz w:val="18"/>
                <w:lang w:eastAsia="zh-CN"/>
              </w:rPr>
              <w:t>)</w:t>
            </w:r>
          </w:p>
        </w:tc>
        <w:tc>
          <w:tcPr>
            <w:tcW w:w="3411" w:type="dxa"/>
            <w:shd w:val="clear" w:color="auto" w:fill="auto"/>
          </w:tcPr>
          <w:p w14:paraId="4D275CC5"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03E28">
              <w:rPr>
                <w:rFonts w:ascii="Arial" w:eastAsia="Times New Roman" w:hAnsi="Arial"/>
                <w:sz w:val="18"/>
                <w:lang w:val="sv-SE" w:eastAsia="zh-CN"/>
              </w:rPr>
              <w:t>K_satellite * MAX (800 ms, 13 x T</w:t>
            </w:r>
            <w:r w:rsidRPr="00503E28">
              <w:rPr>
                <w:rFonts w:ascii="Arial" w:eastAsia="Times New Roman" w:hAnsi="Arial"/>
                <w:sz w:val="18"/>
                <w:vertAlign w:val="subscript"/>
                <w:lang w:val="sv-SE" w:eastAsia="zh-CN"/>
              </w:rPr>
              <w:t>SMTC, i</w:t>
            </w:r>
            <w:r w:rsidRPr="00503E28">
              <w:rPr>
                <w:rFonts w:ascii="Arial" w:eastAsia="Times New Roman" w:hAnsi="Arial"/>
                <w:sz w:val="18"/>
                <w:lang w:val="sv-SE" w:eastAsia="zh-CN"/>
              </w:rPr>
              <w:t>)</w:t>
            </w:r>
          </w:p>
        </w:tc>
      </w:tr>
      <w:tr w:rsidR="00503E28" w:rsidRPr="00503E28" w14:paraId="67E84840" w14:textId="77777777" w:rsidTr="0007473B">
        <w:trPr>
          <w:jc w:val="center"/>
        </w:trPr>
        <w:tc>
          <w:tcPr>
            <w:tcW w:w="1696" w:type="dxa"/>
          </w:tcPr>
          <w:p w14:paraId="0CFAA919" w14:textId="77777777" w:rsidR="00D000F2" w:rsidRPr="00503E28" w:rsidRDefault="00D000F2" w:rsidP="0007473B">
            <w:pPr>
              <w:keepNext/>
              <w:keepLines/>
              <w:overflowPunct w:val="0"/>
              <w:autoSpaceDE w:val="0"/>
              <w:autoSpaceDN w:val="0"/>
              <w:adjustRightInd w:val="0"/>
              <w:spacing w:after="0"/>
              <w:textAlignment w:val="baseline"/>
              <w:rPr>
                <w:rFonts w:ascii="Arial" w:eastAsia="Times New Roman" w:hAnsi="Arial"/>
                <w:sz w:val="18"/>
                <w:lang w:eastAsia="zh-CN"/>
              </w:rPr>
            </w:pPr>
            <w:r w:rsidRPr="00503E28">
              <w:rPr>
                <w:rFonts w:ascii="Arial" w:eastAsia="Times New Roman" w:hAnsi="Arial"/>
                <w:sz w:val="18"/>
                <w:lang w:eastAsia="ko-KR"/>
              </w:rPr>
              <w:t>&lt; -8</w:t>
            </w:r>
          </w:p>
        </w:tc>
        <w:tc>
          <w:tcPr>
            <w:tcW w:w="1701" w:type="dxa"/>
            <w:shd w:val="clear" w:color="auto" w:fill="auto"/>
          </w:tcPr>
          <w:p w14:paraId="0735EECA" w14:textId="77777777" w:rsidR="00D000F2" w:rsidRPr="00503E28" w:rsidRDefault="00D000F2" w:rsidP="0007473B">
            <w:pPr>
              <w:keepNext/>
              <w:keepLines/>
              <w:overflowPunct w:val="0"/>
              <w:autoSpaceDE w:val="0"/>
              <w:autoSpaceDN w:val="0"/>
              <w:adjustRightInd w:val="0"/>
              <w:spacing w:after="0"/>
              <w:textAlignment w:val="baseline"/>
              <w:rPr>
                <w:rFonts w:ascii="Arial" w:eastAsia="Times New Roman" w:hAnsi="Arial"/>
                <w:sz w:val="18"/>
                <w:lang w:eastAsia="ko-KR"/>
              </w:rPr>
            </w:pPr>
            <w:r w:rsidRPr="00503E28">
              <w:rPr>
                <w:rFonts w:ascii="Arial" w:eastAsia="Times New Roman" w:hAnsi="Arial"/>
                <w:sz w:val="18"/>
                <w:lang w:eastAsia="ko-KR"/>
              </w:rPr>
              <w:t>FR1</w:t>
            </w:r>
          </w:p>
        </w:tc>
        <w:tc>
          <w:tcPr>
            <w:tcW w:w="2835" w:type="dxa"/>
            <w:shd w:val="clear" w:color="auto" w:fill="auto"/>
          </w:tcPr>
          <w:p w14:paraId="3B167288"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03E28">
              <w:rPr>
                <w:rFonts w:ascii="Arial" w:eastAsia="Times New Roman" w:hAnsi="Arial"/>
                <w:sz w:val="18"/>
                <w:lang w:eastAsia="zh-CN"/>
              </w:rPr>
              <w:t>N/A</w:t>
            </w:r>
          </w:p>
        </w:tc>
        <w:tc>
          <w:tcPr>
            <w:tcW w:w="3411" w:type="dxa"/>
            <w:shd w:val="clear" w:color="auto" w:fill="auto"/>
          </w:tcPr>
          <w:p w14:paraId="67349941"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03E28">
              <w:rPr>
                <w:rFonts w:ascii="Arial" w:eastAsia="Times New Roman" w:hAnsi="Arial"/>
                <w:sz w:val="18"/>
                <w:lang w:eastAsia="zh-CN"/>
              </w:rPr>
              <w:t>[</w:t>
            </w:r>
            <w:proofErr w:type="gramStart"/>
            <w:r w:rsidRPr="00503E28">
              <w:rPr>
                <w:rFonts w:ascii="Arial" w:eastAsia="Times New Roman" w:hAnsi="Arial"/>
                <w:sz w:val="18"/>
                <w:lang w:eastAsia="zh-CN"/>
              </w:rPr>
              <w:t>6400]</w:t>
            </w:r>
            <w:r w:rsidRPr="00503E28">
              <w:rPr>
                <w:rFonts w:ascii="Arial" w:eastAsia="Times New Roman" w:hAnsi="Arial"/>
                <w:sz w:val="18"/>
                <w:vertAlign w:val="superscript"/>
                <w:lang w:eastAsia="zh-CN"/>
              </w:rPr>
              <w:t>Note</w:t>
            </w:r>
            <w:proofErr w:type="gramEnd"/>
            <w:r w:rsidRPr="00503E28">
              <w:rPr>
                <w:rFonts w:ascii="Arial" w:eastAsia="Times New Roman" w:hAnsi="Arial"/>
                <w:sz w:val="18"/>
                <w:vertAlign w:val="superscript"/>
                <w:lang w:eastAsia="zh-CN"/>
              </w:rPr>
              <w:t>1</w:t>
            </w:r>
          </w:p>
        </w:tc>
      </w:tr>
      <w:tr w:rsidR="00D000F2" w:rsidRPr="00503E28" w14:paraId="1BA4F518" w14:textId="77777777" w:rsidTr="0007473B">
        <w:trPr>
          <w:jc w:val="center"/>
        </w:trPr>
        <w:tc>
          <w:tcPr>
            <w:tcW w:w="9643" w:type="dxa"/>
            <w:gridSpan w:val="4"/>
          </w:tcPr>
          <w:p w14:paraId="55289FD5" w14:textId="77777777" w:rsidR="00D000F2" w:rsidRPr="00503E28" w:rsidRDefault="00D000F2" w:rsidP="0007473B">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503E28">
              <w:rPr>
                <w:rFonts w:ascii="Arial" w:eastAsia="Times New Roman" w:hAnsi="Arial"/>
                <w:sz w:val="18"/>
                <w:lang w:eastAsia="ko-KR"/>
              </w:rPr>
              <w:t>Note 1:</w:t>
            </w:r>
            <w:r w:rsidRPr="00503E28">
              <w:rPr>
                <w:rFonts w:ascii="Arial" w:eastAsia="Times New Roman" w:hAnsi="Arial"/>
                <w:sz w:val="18"/>
                <w:lang w:eastAsia="en-GB"/>
              </w:rPr>
              <w:tab/>
            </w:r>
            <w:r w:rsidRPr="00503E28">
              <w:rPr>
                <w:rFonts w:ascii="Arial" w:eastAsia="Times New Roman" w:hAnsi="Arial"/>
                <w:sz w:val="18"/>
                <w:lang w:eastAsia="ko-KR"/>
              </w:rPr>
              <w:t xml:space="preserve">The UE is not required to successfully identify a cell on any NR frequency layer when </w:t>
            </w:r>
            <w:proofErr w:type="spellStart"/>
            <w:proofErr w:type="gramStart"/>
            <w:r w:rsidRPr="00503E28">
              <w:rPr>
                <w:rFonts w:ascii="Arial" w:eastAsia="Times New Roman" w:hAnsi="Arial"/>
                <w:sz w:val="18"/>
                <w:lang w:eastAsia="ko-KR"/>
              </w:rPr>
              <w:t>T</w:t>
            </w:r>
            <w:r w:rsidRPr="00503E28">
              <w:rPr>
                <w:rFonts w:ascii="Arial" w:eastAsia="Times New Roman" w:hAnsi="Arial"/>
                <w:sz w:val="18"/>
                <w:vertAlign w:val="subscript"/>
                <w:lang w:eastAsia="ko-KR"/>
              </w:rPr>
              <w:t>SMTC,i</w:t>
            </w:r>
            <w:proofErr w:type="spellEnd"/>
            <w:proofErr w:type="gramEnd"/>
            <w:r w:rsidRPr="00503E28">
              <w:rPr>
                <w:rFonts w:ascii="Arial" w:eastAsia="Times New Roman" w:hAnsi="Arial"/>
                <w:sz w:val="18"/>
                <w:lang w:eastAsia="ko-KR"/>
              </w:rPr>
              <w:t xml:space="preserve"> &gt; 20 </w:t>
            </w:r>
            <w:proofErr w:type="spellStart"/>
            <w:r w:rsidRPr="00503E28">
              <w:rPr>
                <w:rFonts w:ascii="Arial" w:eastAsia="Times New Roman" w:hAnsi="Arial"/>
                <w:sz w:val="18"/>
                <w:lang w:eastAsia="ko-KR"/>
              </w:rPr>
              <w:t>ms</w:t>
            </w:r>
            <w:proofErr w:type="spellEnd"/>
            <w:r w:rsidRPr="00503E28">
              <w:rPr>
                <w:rFonts w:ascii="Arial" w:eastAsia="Times New Roman" w:hAnsi="Arial"/>
                <w:sz w:val="18"/>
                <w:lang w:eastAsia="ko-KR"/>
              </w:rPr>
              <w:t xml:space="preserve"> and serving cell SSB </w:t>
            </w:r>
            <w:proofErr w:type="spellStart"/>
            <w:r w:rsidRPr="00503E28">
              <w:rPr>
                <w:rFonts w:ascii="Arial" w:eastAsia="Times New Roman" w:hAnsi="Arial"/>
                <w:sz w:val="18"/>
                <w:lang w:eastAsia="ko-KR"/>
              </w:rPr>
              <w:t>Ês</w:t>
            </w:r>
            <w:proofErr w:type="spellEnd"/>
            <w:r w:rsidRPr="00503E28">
              <w:rPr>
                <w:rFonts w:ascii="Arial" w:eastAsia="Times New Roman" w:hAnsi="Arial"/>
                <w:sz w:val="18"/>
                <w:lang w:eastAsia="ko-KR"/>
              </w:rPr>
              <w:t>/</w:t>
            </w:r>
            <w:proofErr w:type="spellStart"/>
            <w:r w:rsidRPr="00503E28">
              <w:rPr>
                <w:rFonts w:ascii="Arial" w:eastAsia="Times New Roman" w:hAnsi="Arial"/>
                <w:sz w:val="18"/>
                <w:lang w:eastAsia="ko-KR"/>
              </w:rPr>
              <w:t>Iot</w:t>
            </w:r>
            <w:proofErr w:type="spellEnd"/>
            <w:r w:rsidRPr="00503E28">
              <w:rPr>
                <w:rFonts w:ascii="Arial" w:eastAsia="Times New Roman" w:hAnsi="Arial"/>
                <w:sz w:val="18"/>
                <w:lang w:eastAsia="ko-KR"/>
              </w:rPr>
              <w:t xml:space="preserve"> &lt; -8 </w:t>
            </w:r>
            <w:proofErr w:type="spellStart"/>
            <w:r w:rsidRPr="00503E28">
              <w:rPr>
                <w:rFonts w:ascii="Arial" w:eastAsia="Times New Roman" w:hAnsi="Arial"/>
                <w:sz w:val="18"/>
                <w:lang w:eastAsia="ko-KR"/>
              </w:rPr>
              <w:t>dB.</w:t>
            </w:r>
            <w:proofErr w:type="spellEnd"/>
          </w:p>
          <w:p w14:paraId="12888D64" w14:textId="77777777" w:rsidR="00D000F2" w:rsidRPr="00503E28" w:rsidRDefault="00D000F2" w:rsidP="0007473B">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503E28">
              <w:rPr>
                <w:rFonts w:ascii="Arial" w:eastAsia="Times New Roman" w:hAnsi="Arial"/>
                <w:sz w:val="18"/>
                <w:lang w:eastAsia="ko-KR"/>
              </w:rPr>
              <w:t>Note 2:</w:t>
            </w:r>
            <w:r w:rsidRPr="00503E28">
              <w:rPr>
                <w:rFonts w:ascii="Arial" w:eastAsia="Times New Roman" w:hAnsi="Arial"/>
                <w:sz w:val="18"/>
                <w:lang w:eastAsia="en-GB"/>
              </w:rPr>
              <w:tab/>
            </w:r>
            <w:proofErr w:type="spellStart"/>
            <w:r w:rsidRPr="00503E28">
              <w:rPr>
                <w:rFonts w:ascii="Arial" w:eastAsia="Times New Roman" w:hAnsi="Arial"/>
                <w:sz w:val="18"/>
                <w:lang w:eastAsia="zh-CN"/>
              </w:rPr>
              <w:t>K_satellite</w:t>
            </w:r>
            <w:proofErr w:type="spellEnd"/>
            <w:r w:rsidRPr="00503E28">
              <w:rPr>
                <w:rFonts w:ascii="Arial" w:eastAsia="Times New Roman" w:hAnsi="Arial"/>
                <w:sz w:val="18"/>
                <w:lang w:eastAsia="en-GB"/>
              </w:rPr>
              <w:t xml:space="preserve"> </w:t>
            </w:r>
            <w:r w:rsidRPr="00503E28">
              <w:rPr>
                <w:rFonts w:ascii="Arial" w:eastAsia="Times New Roman" w:hAnsi="Arial"/>
                <w:sz w:val="18"/>
                <w:lang w:eastAsia="ko-KR"/>
              </w:rPr>
              <w:t>is defined in clause 9.3C.4.</w:t>
            </w:r>
          </w:p>
        </w:tc>
      </w:tr>
    </w:tbl>
    <w:p w14:paraId="225B634D" w14:textId="77777777" w:rsidR="00D000F2" w:rsidRPr="00503E28" w:rsidRDefault="00D000F2" w:rsidP="00D000F2">
      <w:pPr>
        <w:widowControl w:val="0"/>
        <w:spacing w:afterLines="50" w:after="120" w:line="240" w:lineRule="auto"/>
        <w:jc w:val="both"/>
        <w:rPr>
          <w:bCs/>
          <w:szCs w:val="21"/>
          <w:lang w:eastAsia="zh-CN"/>
        </w:rPr>
      </w:pPr>
    </w:p>
    <w:p w14:paraId="26FD42B0" w14:textId="77777777" w:rsidR="00D000F2" w:rsidRPr="00503E28" w:rsidRDefault="00D000F2" w:rsidP="00D000F2">
      <w:pPr>
        <w:outlineLvl w:val="2"/>
        <w:rPr>
          <w:b/>
          <w:u w:val="single"/>
          <w:lang w:eastAsia="ko-KR"/>
        </w:rPr>
      </w:pPr>
      <w:r w:rsidRPr="00503E28">
        <w:rPr>
          <w:b/>
          <w:u w:val="single"/>
          <w:lang w:eastAsia="ko-KR"/>
        </w:rPr>
        <w:t>Issue 7. RRC Connection Release with Redirection</w:t>
      </w:r>
    </w:p>
    <w:p w14:paraId="23F8DF4D" w14:textId="326E7A42" w:rsidR="00B63D16" w:rsidRPr="00503E28" w:rsidRDefault="00B63D16" w:rsidP="00B63D16">
      <w:pPr>
        <w:spacing w:after="120" w:line="252" w:lineRule="auto"/>
        <w:ind w:firstLine="284"/>
        <w:rPr>
          <w:b/>
          <w:bCs/>
          <w:i/>
          <w:iCs/>
          <w:u w:val="single"/>
          <w:lang w:eastAsia="ja-JP"/>
        </w:rPr>
      </w:pPr>
      <w:r w:rsidRPr="00503E28">
        <w:rPr>
          <w:b/>
          <w:bCs/>
          <w:i/>
          <w:iCs/>
          <w:u w:val="single"/>
          <w:lang w:eastAsia="ja-JP"/>
        </w:rPr>
        <w:t>Agreement</w:t>
      </w:r>
    </w:p>
    <w:p w14:paraId="1B6B3965" w14:textId="77777777" w:rsidR="00D000F2" w:rsidRPr="00503E28" w:rsidRDefault="00D000F2" w:rsidP="00D000F2">
      <w:pPr>
        <w:pStyle w:val="ListParagraph"/>
        <w:numPr>
          <w:ilvl w:val="0"/>
          <w:numId w:val="5"/>
        </w:numPr>
        <w:ind w:left="644" w:firstLineChars="0"/>
        <w:rPr>
          <w:szCs w:val="24"/>
          <w:lang w:eastAsia="zh-CN"/>
        </w:rPr>
      </w:pPr>
      <w:r w:rsidRPr="00503E28">
        <w:rPr>
          <w:szCs w:val="24"/>
          <w:lang w:eastAsia="zh-CN"/>
        </w:rPr>
        <w:t>Define NTN re-direction requirements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03E28" w:rsidRPr="00503E28" w14:paraId="7D599FC4" w14:textId="77777777" w:rsidTr="0007473B">
        <w:trPr>
          <w:jc w:val="center"/>
        </w:trPr>
        <w:tc>
          <w:tcPr>
            <w:tcW w:w="3670" w:type="dxa"/>
            <w:tcBorders>
              <w:top w:val="single" w:sz="4" w:space="0" w:color="auto"/>
              <w:left w:val="single" w:sz="4" w:space="0" w:color="auto"/>
              <w:bottom w:val="single" w:sz="4" w:space="0" w:color="auto"/>
              <w:right w:val="single" w:sz="4" w:space="0" w:color="auto"/>
            </w:tcBorders>
            <w:hideMark/>
          </w:tcPr>
          <w:p w14:paraId="7B85A05E"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03E28">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0663DB1"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503E28">
              <w:rPr>
                <w:rFonts w:ascii="Arial" w:eastAsia="Times New Roman" w:hAnsi="Arial"/>
                <w:b/>
                <w:sz w:val="18"/>
                <w:lang w:eastAsia="ko-KR"/>
              </w:rPr>
              <w:t>T</w:t>
            </w:r>
            <w:r w:rsidRPr="00503E28">
              <w:rPr>
                <w:rFonts w:ascii="Arial" w:eastAsia="Times New Roman" w:hAnsi="Arial"/>
                <w:b/>
                <w:sz w:val="18"/>
                <w:vertAlign w:val="subscript"/>
                <w:lang w:eastAsia="ko-KR"/>
              </w:rPr>
              <w:t>identify</w:t>
            </w:r>
            <w:proofErr w:type="spellEnd"/>
            <w:r w:rsidRPr="00503E28">
              <w:rPr>
                <w:rFonts w:ascii="Arial" w:eastAsia="Times New Roman" w:hAnsi="Arial"/>
                <w:b/>
                <w:sz w:val="18"/>
                <w:vertAlign w:val="subscript"/>
                <w:lang w:eastAsia="ko-KR"/>
              </w:rPr>
              <w:t>-NR</w:t>
            </w:r>
          </w:p>
        </w:tc>
      </w:tr>
      <w:tr w:rsidR="00503E28" w:rsidRPr="00503E28" w14:paraId="58C3A69D" w14:textId="77777777" w:rsidTr="0007473B">
        <w:trPr>
          <w:jc w:val="center"/>
        </w:trPr>
        <w:tc>
          <w:tcPr>
            <w:tcW w:w="3670" w:type="dxa"/>
            <w:tcBorders>
              <w:top w:val="single" w:sz="4" w:space="0" w:color="auto"/>
              <w:left w:val="single" w:sz="4" w:space="0" w:color="auto"/>
              <w:bottom w:val="single" w:sz="4" w:space="0" w:color="auto"/>
              <w:right w:val="single" w:sz="4" w:space="0" w:color="auto"/>
            </w:tcBorders>
            <w:hideMark/>
          </w:tcPr>
          <w:p w14:paraId="725314B1" w14:textId="77777777" w:rsidR="00D000F2" w:rsidRPr="00503E28" w:rsidRDefault="00D000F2" w:rsidP="0007473B">
            <w:pPr>
              <w:keepNext/>
              <w:keepLines/>
              <w:overflowPunct w:val="0"/>
              <w:autoSpaceDE w:val="0"/>
              <w:autoSpaceDN w:val="0"/>
              <w:adjustRightInd w:val="0"/>
              <w:spacing w:after="0"/>
              <w:textAlignment w:val="baseline"/>
              <w:rPr>
                <w:rFonts w:ascii="Arial" w:eastAsia="Times New Roman" w:hAnsi="Arial"/>
                <w:sz w:val="18"/>
                <w:lang w:eastAsia="ko-KR"/>
              </w:rPr>
            </w:pPr>
            <w:r w:rsidRPr="00503E28">
              <w:rPr>
                <w:rFonts w:ascii="Arial" w:eastAsia="Times New Roman"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84DB91E" w14:textId="77777777" w:rsidR="00D000F2" w:rsidRPr="00503E28" w:rsidRDefault="00D000F2" w:rsidP="0007473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503E28">
              <w:rPr>
                <w:rFonts w:ascii="Arial" w:eastAsia="Times New Roman" w:hAnsi="Arial"/>
                <w:sz w:val="18"/>
                <w:lang w:eastAsia="zh-CN"/>
              </w:rPr>
              <w:t>K_satellite</w:t>
            </w:r>
            <w:proofErr w:type="spellEnd"/>
            <w:r w:rsidRPr="00503E28">
              <w:rPr>
                <w:rFonts w:ascii="Arial" w:eastAsia="Times New Roman" w:hAnsi="Arial"/>
                <w:sz w:val="18"/>
                <w:lang w:eastAsia="zh-CN"/>
              </w:rPr>
              <w:t xml:space="preserve"> * MAX (680 </w:t>
            </w:r>
            <w:proofErr w:type="spellStart"/>
            <w:r w:rsidRPr="00503E28">
              <w:rPr>
                <w:rFonts w:ascii="Arial" w:eastAsia="Times New Roman" w:hAnsi="Arial"/>
                <w:sz w:val="18"/>
                <w:lang w:eastAsia="zh-CN"/>
              </w:rPr>
              <w:t>ms</w:t>
            </w:r>
            <w:proofErr w:type="spellEnd"/>
            <w:r w:rsidRPr="00503E28">
              <w:rPr>
                <w:rFonts w:ascii="Arial" w:eastAsia="Times New Roman" w:hAnsi="Arial"/>
                <w:sz w:val="18"/>
                <w:lang w:eastAsia="zh-CN"/>
              </w:rPr>
              <w:t xml:space="preserve">, 11 x </w:t>
            </w:r>
            <w:proofErr w:type="spellStart"/>
            <w:r w:rsidRPr="00503E28">
              <w:rPr>
                <w:rFonts w:ascii="Arial" w:eastAsia="Times New Roman" w:hAnsi="Arial"/>
                <w:sz w:val="18"/>
                <w:lang w:eastAsia="zh-CN"/>
              </w:rPr>
              <w:t>T</w:t>
            </w:r>
            <w:r w:rsidRPr="00503E28">
              <w:rPr>
                <w:rFonts w:ascii="Arial" w:eastAsia="Times New Roman" w:hAnsi="Arial"/>
                <w:sz w:val="18"/>
                <w:vertAlign w:val="subscript"/>
                <w:lang w:eastAsia="zh-CN"/>
              </w:rPr>
              <w:t>rs</w:t>
            </w:r>
            <w:proofErr w:type="spellEnd"/>
            <w:r w:rsidRPr="00503E28">
              <w:rPr>
                <w:rFonts w:ascii="Arial" w:eastAsia="Times New Roman" w:hAnsi="Arial"/>
                <w:sz w:val="18"/>
                <w:lang w:eastAsia="zh-CN"/>
              </w:rPr>
              <w:t>)</w:t>
            </w:r>
          </w:p>
        </w:tc>
      </w:tr>
      <w:tr w:rsidR="00D000F2" w:rsidRPr="00503E28" w14:paraId="3CC01580" w14:textId="77777777" w:rsidTr="0007473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4DBB278" w14:textId="77777777" w:rsidR="00D000F2" w:rsidRPr="00503E28" w:rsidRDefault="00D000F2" w:rsidP="0007473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03E28">
              <w:rPr>
                <w:rFonts w:ascii="Arial" w:eastAsia="Times New Roman" w:hAnsi="Arial"/>
                <w:sz w:val="18"/>
                <w:lang w:eastAsia="en-GB"/>
              </w:rPr>
              <w:t>Note 1:</w:t>
            </w:r>
            <w:r w:rsidRPr="00503E28">
              <w:rPr>
                <w:rFonts w:ascii="Arial" w:eastAsia="Times New Roman" w:hAnsi="Arial"/>
                <w:sz w:val="18"/>
                <w:lang w:val="en-US" w:eastAsia="zh-CN"/>
              </w:rPr>
              <w:tab/>
            </w:r>
            <w:r w:rsidRPr="00503E28">
              <w:rPr>
                <w:rFonts w:ascii="Arial" w:eastAsia="Times New Roman" w:hAnsi="Arial"/>
                <w:sz w:val="18"/>
                <w:lang w:eastAsia="en-GB"/>
              </w:rPr>
              <w:t xml:space="preserve">If the UE has been provided with higher layer </w:t>
            </w:r>
            <w:proofErr w:type="spellStart"/>
            <w:r w:rsidRPr="00503E28">
              <w:rPr>
                <w:rFonts w:ascii="Arial" w:eastAsia="Times New Roman" w:hAnsi="Arial"/>
                <w:sz w:val="18"/>
                <w:lang w:eastAsia="en-GB"/>
              </w:rPr>
              <w:t>signaling</w:t>
            </w:r>
            <w:proofErr w:type="spellEnd"/>
            <w:r w:rsidRPr="00503E28">
              <w:rPr>
                <w:rFonts w:ascii="Arial" w:eastAsia="Times New Roman" w:hAnsi="Arial"/>
                <w:sz w:val="18"/>
                <w:lang w:eastAsia="en-GB"/>
              </w:rPr>
              <w:t xml:space="preserve"> of </w:t>
            </w:r>
            <w:r w:rsidRPr="00503E28">
              <w:rPr>
                <w:rFonts w:ascii="Arial" w:eastAsia="Times New Roman" w:hAnsi="Arial"/>
                <w:i/>
                <w:sz w:val="18"/>
                <w:lang w:eastAsia="en-GB"/>
              </w:rPr>
              <w:t>smtc2</w:t>
            </w:r>
            <w:r w:rsidRPr="00503E28">
              <w:rPr>
                <w:rFonts w:ascii="Arial" w:eastAsia="Times New Roman" w:hAnsi="Arial"/>
                <w:b/>
                <w:sz w:val="18"/>
                <w:lang w:eastAsia="en-GB"/>
              </w:rPr>
              <w:t xml:space="preserve"> </w:t>
            </w:r>
            <w:r w:rsidRPr="00503E28">
              <w:rPr>
                <w:rFonts w:ascii="Arial" w:eastAsia="Times New Roman" w:hAnsi="Arial"/>
                <w:sz w:val="18"/>
                <w:lang w:eastAsia="en-GB"/>
              </w:rPr>
              <w:t xml:space="preserve">specified in TS 38.331 [2] prior to the redirection command, </w:t>
            </w:r>
            <w:proofErr w:type="spellStart"/>
            <w:r w:rsidRPr="00503E28">
              <w:rPr>
                <w:rFonts w:ascii="Arial" w:eastAsia="Times New Roman" w:hAnsi="Arial"/>
                <w:lang w:eastAsia="en-GB"/>
              </w:rPr>
              <w:t>T</w:t>
            </w:r>
            <w:r w:rsidRPr="00503E28">
              <w:rPr>
                <w:rFonts w:ascii="Arial" w:eastAsia="Times New Roman" w:hAnsi="Arial"/>
                <w:vertAlign w:val="subscript"/>
                <w:lang w:eastAsia="en-GB"/>
              </w:rPr>
              <w:t>rs</w:t>
            </w:r>
            <w:proofErr w:type="spellEnd"/>
            <w:r w:rsidRPr="00503E28">
              <w:rPr>
                <w:rFonts w:ascii="Arial" w:eastAsia="Times New Roman" w:hAnsi="Arial"/>
                <w:sz w:val="18"/>
                <w:lang w:eastAsia="en-GB"/>
              </w:rPr>
              <w:t xml:space="preserve"> follows </w:t>
            </w:r>
            <w:r w:rsidRPr="00503E28">
              <w:rPr>
                <w:rFonts w:ascii="Arial" w:eastAsia="Times New Roman" w:hAnsi="Arial"/>
                <w:i/>
                <w:sz w:val="18"/>
                <w:lang w:eastAsia="en-GB"/>
              </w:rPr>
              <w:t>smtc1</w:t>
            </w:r>
            <w:r w:rsidRPr="00503E28">
              <w:rPr>
                <w:rFonts w:ascii="Arial" w:eastAsia="Times New Roman" w:hAnsi="Arial"/>
                <w:sz w:val="18"/>
                <w:lang w:eastAsia="en-GB"/>
              </w:rPr>
              <w:t xml:space="preserve"> or </w:t>
            </w:r>
            <w:r w:rsidRPr="00503E28">
              <w:rPr>
                <w:rFonts w:ascii="Arial" w:eastAsia="Times New Roman" w:hAnsi="Arial"/>
                <w:i/>
                <w:sz w:val="18"/>
                <w:lang w:eastAsia="en-GB"/>
              </w:rPr>
              <w:t>smtc2</w:t>
            </w:r>
            <w:r w:rsidRPr="00503E28">
              <w:rPr>
                <w:rFonts w:ascii="Arial" w:eastAsia="Times New Roman" w:hAnsi="Arial"/>
                <w:sz w:val="18"/>
                <w:lang w:eastAsia="en-GB"/>
              </w:rPr>
              <w:t xml:space="preserve"> according to the physical cell ID of the target cell.</w:t>
            </w:r>
          </w:p>
          <w:p w14:paraId="5B5A92D6" w14:textId="77777777" w:rsidR="00D000F2" w:rsidRPr="00503E28" w:rsidRDefault="00D000F2" w:rsidP="0007473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503E28">
              <w:rPr>
                <w:rFonts w:ascii="Arial" w:eastAsia="Times New Roman" w:hAnsi="Arial"/>
                <w:sz w:val="18"/>
                <w:lang w:eastAsia="ko-KR"/>
              </w:rPr>
              <w:t>Note 2:</w:t>
            </w:r>
            <w:r w:rsidRPr="00503E28">
              <w:rPr>
                <w:rFonts w:ascii="Arial" w:eastAsia="Times New Roman" w:hAnsi="Arial"/>
                <w:sz w:val="18"/>
                <w:lang w:eastAsia="en-GB"/>
              </w:rPr>
              <w:tab/>
            </w:r>
            <w:proofErr w:type="spellStart"/>
            <w:r w:rsidRPr="00503E28">
              <w:rPr>
                <w:rFonts w:ascii="Arial" w:eastAsia="Times New Roman" w:hAnsi="Arial"/>
                <w:sz w:val="18"/>
                <w:lang w:eastAsia="zh-CN"/>
              </w:rPr>
              <w:t>K_satellite</w:t>
            </w:r>
            <w:proofErr w:type="spellEnd"/>
            <w:r w:rsidRPr="00503E28">
              <w:rPr>
                <w:rFonts w:ascii="Arial" w:eastAsia="Times New Roman" w:hAnsi="Arial"/>
                <w:sz w:val="18"/>
                <w:lang w:eastAsia="en-GB"/>
              </w:rPr>
              <w:t xml:space="preserve"> </w:t>
            </w:r>
            <w:r w:rsidRPr="00503E28">
              <w:rPr>
                <w:rFonts w:ascii="Arial" w:eastAsia="Times New Roman" w:hAnsi="Arial"/>
                <w:sz w:val="18"/>
                <w:lang w:eastAsia="ko-KR"/>
              </w:rPr>
              <w:t>is defined in clause 9.3C.4.</w:t>
            </w:r>
          </w:p>
        </w:tc>
      </w:tr>
    </w:tbl>
    <w:p w14:paraId="3005AFB6" w14:textId="77777777" w:rsidR="00D000F2" w:rsidRPr="00503E28" w:rsidRDefault="00D000F2" w:rsidP="00D000F2">
      <w:pPr>
        <w:widowControl w:val="0"/>
        <w:spacing w:afterLines="50" w:after="120" w:line="240" w:lineRule="auto"/>
        <w:jc w:val="both"/>
        <w:rPr>
          <w:bCs/>
          <w:szCs w:val="21"/>
          <w:lang w:eastAsia="zh-CN"/>
        </w:rPr>
      </w:pPr>
    </w:p>
    <w:p w14:paraId="65329548" w14:textId="77777777" w:rsidR="00D000F2" w:rsidRPr="00503E28" w:rsidRDefault="00D000F2" w:rsidP="00D000F2">
      <w:pPr>
        <w:outlineLvl w:val="2"/>
        <w:rPr>
          <w:b/>
          <w:u w:val="single"/>
          <w:lang w:eastAsia="ko-KR"/>
        </w:rPr>
      </w:pPr>
      <w:r w:rsidRPr="00503E28">
        <w:rPr>
          <w:b/>
          <w:u w:val="single"/>
          <w:lang w:eastAsia="ko-KR"/>
        </w:rPr>
        <w:t>Issue 8. UE Uplink Timing Requirements</w:t>
      </w:r>
    </w:p>
    <w:p w14:paraId="199BD473" w14:textId="77777777" w:rsidR="006440EF" w:rsidRPr="00503E28" w:rsidRDefault="006440EF" w:rsidP="006440EF">
      <w:pPr>
        <w:spacing w:after="120" w:line="252" w:lineRule="auto"/>
        <w:ind w:firstLine="284"/>
        <w:rPr>
          <w:b/>
          <w:bCs/>
          <w:i/>
          <w:iCs/>
          <w:u w:val="single"/>
          <w:lang w:eastAsia="ja-JP"/>
        </w:rPr>
      </w:pPr>
      <w:r w:rsidRPr="00503E28">
        <w:rPr>
          <w:b/>
          <w:bCs/>
          <w:i/>
          <w:iCs/>
          <w:u w:val="single"/>
          <w:lang w:eastAsia="ja-JP"/>
        </w:rPr>
        <w:t>Conclusion:</w:t>
      </w:r>
    </w:p>
    <w:p w14:paraId="6596869C" w14:textId="3BC148C5" w:rsidR="00944FE1" w:rsidRPr="00503E28" w:rsidRDefault="006440EF" w:rsidP="009549F1">
      <w:pPr>
        <w:spacing w:after="120" w:line="252" w:lineRule="auto"/>
        <w:ind w:left="270"/>
        <w:rPr>
          <w:i/>
          <w:iCs/>
          <w:lang w:eastAsia="ja-JP"/>
        </w:rPr>
      </w:pPr>
      <w:r w:rsidRPr="00503E28">
        <w:rPr>
          <w:i/>
          <w:iCs/>
          <w:lang w:eastAsia="ja-JP"/>
        </w:rPr>
        <w:t xml:space="preserve">The following issue </w:t>
      </w:r>
      <w:r w:rsidR="00944FE1" w:rsidRPr="00503E28">
        <w:rPr>
          <w:i/>
          <w:iCs/>
          <w:lang w:eastAsia="ja-JP"/>
        </w:rPr>
        <w:t xml:space="preserve">is not going to be discussed in this email thread at least in the current meeting RAN4#104 e-meeting. The issue can be </w:t>
      </w:r>
      <w:r w:rsidR="00945CD2" w:rsidRPr="00503E28">
        <w:rPr>
          <w:i/>
          <w:iCs/>
          <w:lang w:eastAsia="ja-JP"/>
        </w:rPr>
        <w:t>discussed together with Issue 1-1 in the email thread#215 as needed.</w:t>
      </w:r>
    </w:p>
    <w:p w14:paraId="71A12388" w14:textId="77777777" w:rsidR="00D000F2" w:rsidRPr="00503E28" w:rsidRDefault="00D000F2" w:rsidP="00D000F2">
      <w:pPr>
        <w:pStyle w:val="ListParagraph"/>
        <w:numPr>
          <w:ilvl w:val="0"/>
          <w:numId w:val="5"/>
        </w:numPr>
        <w:ind w:left="644" w:firstLineChars="0"/>
        <w:rPr>
          <w:szCs w:val="24"/>
          <w:lang w:eastAsia="zh-CN"/>
        </w:rPr>
      </w:pPr>
      <w:r w:rsidRPr="00503E28">
        <w:rPr>
          <w:szCs w:val="24"/>
          <w:lang w:eastAsia="zh-CN"/>
        </w:rPr>
        <w:t>Proposal 1: Nokia (R4-2212865)</w:t>
      </w:r>
    </w:p>
    <w:p w14:paraId="4DDD1217" w14:textId="77777777" w:rsidR="00D000F2" w:rsidRPr="00503E28" w:rsidRDefault="00D000F2" w:rsidP="00D000F2">
      <w:pPr>
        <w:pStyle w:val="ListParagraph"/>
        <w:numPr>
          <w:ilvl w:val="1"/>
          <w:numId w:val="5"/>
        </w:numPr>
        <w:spacing w:after="120" w:line="240" w:lineRule="auto"/>
        <w:ind w:left="1364" w:firstLineChars="0"/>
        <w:rPr>
          <w:szCs w:val="24"/>
        </w:rPr>
      </w:pPr>
      <w:r w:rsidRPr="00503E28">
        <w:rPr>
          <w:szCs w:val="24"/>
        </w:rPr>
        <w:t xml:space="preserve">RAN4 to decide what is the reference point in time for updated values of </w:t>
      </w:r>
      <w:proofErr w:type="spellStart"/>
      <w:proofErr w:type="gramStart"/>
      <w:r w:rsidRPr="00503E28">
        <w:rPr>
          <w:rFonts w:cs="v4.2.0"/>
          <w:i/>
        </w:rPr>
        <w:t>N</w:t>
      </w:r>
      <w:r w:rsidRPr="00503E28">
        <w:rPr>
          <w:rFonts w:cs="v4.2.0"/>
          <w:vertAlign w:val="subscript"/>
        </w:rPr>
        <w:t>TA,common</w:t>
      </w:r>
      <w:proofErr w:type="spellEnd"/>
      <w:proofErr w:type="gramEnd"/>
      <w:r w:rsidRPr="00503E28">
        <w:rPr>
          <w:i/>
        </w:rPr>
        <w:t xml:space="preserve"> </w:t>
      </w:r>
      <w:r w:rsidRPr="00503E28">
        <w:rPr>
          <w:rFonts w:cs="v4.2.0"/>
          <w:iCs/>
        </w:rPr>
        <w:t>and</w:t>
      </w:r>
      <w:r w:rsidRPr="00503E28">
        <w:rPr>
          <w:rFonts w:cs="v4.2.0"/>
          <w:i/>
        </w:rPr>
        <w:t xml:space="preserve"> N</w:t>
      </w:r>
      <w:r w:rsidRPr="00503E28">
        <w:rPr>
          <w:rFonts w:cs="v4.2.0"/>
          <w:vertAlign w:val="subscript"/>
        </w:rPr>
        <w:t>TA,UE-specific</w:t>
      </w:r>
      <w:r w:rsidRPr="00503E28">
        <w:rPr>
          <w:szCs w:val="24"/>
        </w:rPr>
        <w:t>:</w:t>
      </w:r>
    </w:p>
    <w:p w14:paraId="350BD599" w14:textId="77777777" w:rsidR="00D000F2" w:rsidRPr="00503E28" w:rsidRDefault="00D000F2" w:rsidP="00D000F2">
      <w:pPr>
        <w:pStyle w:val="ListParagraph"/>
        <w:numPr>
          <w:ilvl w:val="2"/>
          <w:numId w:val="5"/>
        </w:numPr>
        <w:spacing w:after="120" w:line="240" w:lineRule="auto"/>
        <w:ind w:left="2084" w:firstLineChars="0"/>
        <w:rPr>
          <w:rFonts w:eastAsia="SimSun"/>
          <w:szCs w:val="24"/>
        </w:rPr>
      </w:pPr>
      <w:r w:rsidRPr="00503E28">
        <w:rPr>
          <w:rFonts w:eastAsia="SimSun"/>
          <w:szCs w:val="24"/>
        </w:rPr>
        <w:t>Option 1: The beginning of a DL frame at the UE side.</w:t>
      </w:r>
    </w:p>
    <w:p w14:paraId="220E0EDF" w14:textId="77777777" w:rsidR="00D000F2" w:rsidRPr="00503E28" w:rsidRDefault="00D000F2" w:rsidP="00D000F2">
      <w:pPr>
        <w:pStyle w:val="ListParagraph"/>
        <w:numPr>
          <w:ilvl w:val="1"/>
          <w:numId w:val="5"/>
        </w:numPr>
        <w:spacing w:after="120" w:line="240" w:lineRule="auto"/>
        <w:ind w:left="1364" w:firstLineChars="0"/>
        <w:rPr>
          <w:rFonts w:eastAsia="SimSun"/>
          <w:szCs w:val="24"/>
        </w:rPr>
      </w:pPr>
      <w:r w:rsidRPr="00503E28">
        <w:rPr>
          <w:rFonts w:eastAsia="SimSun"/>
          <w:szCs w:val="24"/>
        </w:rPr>
        <w:t>Note: Please refer to Nokia’s first round comment if not clear.</w:t>
      </w:r>
    </w:p>
    <w:p w14:paraId="46AE7E73" w14:textId="4A07ACE4" w:rsidR="00883F4D" w:rsidRPr="00503E28" w:rsidRDefault="00883F4D" w:rsidP="00C43D6D">
      <w:pPr>
        <w:spacing w:after="120" w:line="252" w:lineRule="auto"/>
        <w:rPr>
          <w:lang w:eastAsia="ja-JP"/>
        </w:rPr>
      </w:pPr>
    </w:p>
    <w:p w14:paraId="11AD0AA0" w14:textId="77777777" w:rsidR="00286518" w:rsidRPr="00503E28" w:rsidRDefault="00286518" w:rsidP="00286518">
      <w:pPr>
        <w:outlineLvl w:val="2"/>
        <w:rPr>
          <w:b/>
          <w:u w:val="single"/>
          <w:lang w:eastAsia="ko-KR"/>
        </w:rPr>
      </w:pPr>
      <w:r w:rsidRPr="00503E28">
        <w:rPr>
          <w:b/>
          <w:u w:val="single"/>
          <w:lang w:eastAsia="ko-KR"/>
        </w:rPr>
        <w:t>Issue 9. Service Link Distance</w:t>
      </w:r>
    </w:p>
    <w:p w14:paraId="367D6721" w14:textId="18423C97" w:rsidR="00286518" w:rsidRPr="00503E28" w:rsidRDefault="00286518" w:rsidP="00286518">
      <w:pPr>
        <w:spacing w:after="120" w:line="252" w:lineRule="auto"/>
        <w:ind w:firstLine="284"/>
        <w:rPr>
          <w:b/>
          <w:bCs/>
          <w:i/>
          <w:iCs/>
          <w:u w:val="single"/>
          <w:lang w:eastAsia="ja-JP"/>
        </w:rPr>
      </w:pPr>
      <w:r w:rsidRPr="00503E28">
        <w:rPr>
          <w:b/>
          <w:bCs/>
          <w:i/>
          <w:iCs/>
          <w:u w:val="single"/>
          <w:lang w:eastAsia="ja-JP"/>
        </w:rPr>
        <w:t>Conclusion:</w:t>
      </w:r>
    </w:p>
    <w:p w14:paraId="03EA3003" w14:textId="579E091F" w:rsidR="00286518" w:rsidRPr="00503E28" w:rsidRDefault="00286518" w:rsidP="00286518">
      <w:pPr>
        <w:pStyle w:val="ListParagraph"/>
        <w:numPr>
          <w:ilvl w:val="0"/>
          <w:numId w:val="5"/>
        </w:numPr>
        <w:ind w:left="644" w:firstLineChars="0"/>
        <w:rPr>
          <w:szCs w:val="24"/>
          <w:lang w:eastAsia="zh-CN"/>
        </w:rPr>
      </w:pPr>
      <w:r w:rsidRPr="00503E28">
        <w:rPr>
          <w:szCs w:val="24"/>
          <w:lang w:eastAsia="zh-CN"/>
        </w:rPr>
        <w:t>No further discussion is needed</w:t>
      </w:r>
      <w:r w:rsidR="004E4DD3" w:rsidRPr="00503E28">
        <w:rPr>
          <w:szCs w:val="24"/>
          <w:lang w:eastAsia="zh-CN"/>
        </w:rPr>
        <w:t xml:space="preserve"> in RAN4#104 e-meeting</w:t>
      </w:r>
      <w:r w:rsidRPr="00503E28">
        <w:rPr>
          <w:szCs w:val="24"/>
          <w:lang w:eastAsia="zh-CN"/>
        </w:rPr>
        <w:t>.</w:t>
      </w:r>
    </w:p>
    <w:p w14:paraId="23807248" w14:textId="36744BB4" w:rsidR="00286518" w:rsidRPr="00503E28" w:rsidRDefault="00286518" w:rsidP="00C43D6D">
      <w:pPr>
        <w:spacing w:after="120" w:line="252" w:lineRule="auto"/>
        <w:rPr>
          <w:lang w:eastAsia="ja-JP"/>
        </w:rPr>
      </w:pPr>
    </w:p>
    <w:p w14:paraId="7A6CA6CB" w14:textId="77777777" w:rsidR="00096A82" w:rsidRPr="00503E28" w:rsidRDefault="00096A82" w:rsidP="00096A82">
      <w:pPr>
        <w:outlineLvl w:val="2"/>
        <w:rPr>
          <w:b/>
          <w:u w:val="single"/>
          <w:lang w:eastAsia="ko-KR"/>
        </w:rPr>
      </w:pPr>
      <w:r w:rsidRPr="00503E28">
        <w:rPr>
          <w:b/>
          <w:u w:val="single"/>
          <w:lang w:eastAsia="ko-KR"/>
        </w:rPr>
        <w:t>Issue 10. Satellite access band grouping</w:t>
      </w:r>
    </w:p>
    <w:p w14:paraId="3DE910A6" w14:textId="5355027A" w:rsidR="00B63D16" w:rsidRPr="00503E28" w:rsidRDefault="00B63D16" w:rsidP="00B63D16">
      <w:pPr>
        <w:spacing w:after="120" w:line="252" w:lineRule="auto"/>
        <w:ind w:firstLine="284"/>
        <w:rPr>
          <w:b/>
          <w:bCs/>
          <w:i/>
          <w:iCs/>
          <w:u w:val="single"/>
          <w:lang w:eastAsia="ja-JP"/>
        </w:rPr>
      </w:pPr>
      <w:r w:rsidRPr="00503E28">
        <w:rPr>
          <w:b/>
          <w:bCs/>
          <w:i/>
          <w:iCs/>
          <w:u w:val="single"/>
          <w:lang w:eastAsia="ja-JP"/>
        </w:rPr>
        <w:t>Agreement:</w:t>
      </w:r>
    </w:p>
    <w:p w14:paraId="1D19E0FD" w14:textId="77777777" w:rsidR="00096A82" w:rsidRPr="00503E28" w:rsidRDefault="00096A82" w:rsidP="00096A82">
      <w:pPr>
        <w:pStyle w:val="ListParagraph"/>
        <w:numPr>
          <w:ilvl w:val="0"/>
          <w:numId w:val="5"/>
        </w:numPr>
        <w:ind w:left="644" w:firstLineChars="0"/>
        <w:rPr>
          <w:szCs w:val="24"/>
          <w:lang w:eastAsia="zh-CN"/>
        </w:rPr>
      </w:pPr>
      <w:r w:rsidRPr="00503E28">
        <w:rPr>
          <w:szCs w:val="24"/>
          <w:lang w:eastAsia="zh-CN"/>
        </w:rPr>
        <w:t>The satellite access bands n255 and n256 are assigned to same band group for applicability of RRM requirements in TS 38.133. NR_FDD_SAB_FR1_A where SAB stands for satellite access band to distinguish from the terrestrial band group naming</w:t>
      </w:r>
    </w:p>
    <w:p w14:paraId="04D91DFC" w14:textId="77777777" w:rsidR="00096A82" w:rsidRPr="00503E28" w:rsidRDefault="00096A82" w:rsidP="00096A82">
      <w:pPr>
        <w:pStyle w:val="ListParagraph"/>
        <w:numPr>
          <w:ilvl w:val="0"/>
          <w:numId w:val="5"/>
        </w:numPr>
        <w:ind w:left="644" w:firstLineChars="0"/>
        <w:rPr>
          <w:szCs w:val="24"/>
          <w:lang w:eastAsia="zh-CN"/>
        </w:rPr>
      </w:pPr>
      <w:r w:rsidRPr="00503E28">
        <w:rPr>
          <w:szCs w:val="24"/>
          <w:lang w:eastAsia="zh-CN"/>
        </w:rPr>
        <w:t>The band group for n255 and n266 is termed as “NR_FDD_SAB_FR1_A” where SAB stands for satellite access band to distinguish from the terrestrial band group naming</w:t>
      </w:r>
    </w:p>
    <w:p w14:paraId="26890711" w14:textId="77777777" w:rsidR="00286518" w:rsidRPr="00503E28" w:rsidRDefault="00286518" w:rsidP="00C43D6D">
      <w:pPr>
        <w:spacing w:after="120" w:line="252" w:lineRule="auto"/>
        <w:rPr>
          <w:lang w:eastAsia="ja-JP"/>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59B7A93B" w:rsidR="003521DE" w:rsidRPr="00503E28" w:rsidRDefault="00C57E31" w:rsidP="003521DE">
      <w:pPr>
        <w:rPr>
          <w:lang w:val="en-US" w:eastAsia="ja-JP"/>
        </w:rPr>
      </w:pPr>
      <w:r w:rsidRPr="00503E28">
        <w:rPr>
          <w:lang w:val="en-US" w:eastAsia="ja-JP"/>
        </w:rPr>
        <w:t xml:space="preserve">[1] </w:t>
      </w:r>
      <w:r w:rsidR="00C33A2D" w:rsidRPr="00503E28">
        <w:rPr>
          <w:lang w:val="en-US" w:eastAsia="ja-JP"/>
        </w:rPr>
        <w:t>R4-2214266</w:t>
      </w:r>
      <w:r w:rsidRPr="00503E28">
        <w:rPr>
          <w:lang w:val="en-US" w:eastAsia="ja-JP"/>
        </w:rPr>
        <w:t xml:space="preserve">, </w:t>
      </w:r>
      <w:r w:rsidR="003E76E9" w:rsidRPr="00503E28">
        <w:rPr>
          <w:lang w:val="en-US" w:eastAsia="ja-JP"/>
        </w:rPr>
        <w:t>“</w:t>
      </w:r>
      <w:r w:rsidR="00337A4E" w:rsidRPr="00503E28">
        <w:rPr>
          <w:lang w:val="en-US" w:eastAsia="ja-JP"/>
        </w:rPr>
        <w:t xml:space="preserve">Email discussion summary: </w:t>
      </w:r>
      <w:r w:rsidR="00AD7277" w:rsidRPr="00503E28">
        <w:rPr>
          <w:lang w:val="en-US" w:eastAsia="ja-JP"/>
        </w:rPr>
        <w:t>Email discussion summary: [104-e][214] NR_NTN_solutions_RRM_1</w:t>
      </w:r>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AD7277" w:rsidRPr="00503E28">
        <w:rPr>
          <w:lang w:val="en-US" w:eastAsia="ja-JP"/>
        </w:rPr>
        <w:t>4</w:t>
      </w:r>
      <w:r w:rsidR="00230838" w:rsidRPr="00503E28">
        <w:rPr>
          <w:lang w:val="en-US" w:eastAsia="ja-JP"/>
        </w:rPr>
        <w:t>-e</w:t>
      </w:r>
    </w:p>
    <w:sectPr w:rsidR="003521DE" w:rsidRPr="00503E28" w:rsidSect="00B738D6">
      <w:footnotePr>
        <w:numRestart w:val="eachSect"/>
      </w:footnotePr>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B70B0" w14:textId="77777777" w:rsidR="006765AA" w:rsidRDefault="006765AA" w:rsidP="009C6270">
      <w:pPr>
        <w:spacing w:after="0" w:line="240" w:lineRule="auto"/>
      </w:pPr>
      <w:r>
        <w:separator/>
      </w:r>
    </w:p>
  </w:endnote>
  <w:endnote w:type="continuationSeparator" w:id="0">
    <w:p w14:paraId="23346B1C" w14:textId="77777777" w:rsidR="006765AA" w:rsidRDefault="006765AA"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DFFBD" w14:textId="77777777" w:rsidR="006765AA" w:rsidRDefault="006765AA" w:rsidP="009C6270">
      <w:pPr>
        <w:spacing w:after="0" w:line="240" w:lineRule="auto"/>
      </w:pPr>
      <w:r>
        <w:separator/>
      </w:r>
    </w:p>
  </w:footnote>
  <w:footnote w:type="continuationSeparator" w:id="0">
    <w:p w14:paraId="0D5231F9" w14:textId="77777777" w:rsidR="006765AA" w:rsidRDefault="006765AA"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19960730">
    <w:abstractNumId w:val="2"/>
  </w:num>
  <w:num w:numId="2" w16cid:durableId="1879273474">
    <w:abstractNumId w:val="0"/>
  </w:num>
  <w:num w:numId="3" w16cid:durableId="2079982185">
    <w:abstractNumId w:val="3"/>
  </w:num>
  <w:num w:numId="4" w16cid:durableId="1209147909">
    <w:abstractNumId w:val="5"/>
  </w:num>
  <w:num w:numId="5" w16cid:durableId="1747609181">
    <w:abstractNumId w:val="4"/>
  </w:num>
  <w:num w:numId="6" w16cid:durableId="1534344268">
    <w:abstractNumId w:val="6"/>
  </w:num>
  <w:num w:numId="7" w16cid:durableId="93664099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EFE"/>
    <w:rsid w:val="00004165"/>
    <w:rsid w:val="00004975"/>
    <w:rsid w:val="00004B50"/>
    <w:rsid w:val="00005383"/>
    <w:rsid w:val="0000632A"/>
    <w:rsid w:val="000066D9"/>
    <w:rsid w:val="00007BAE"/>
    <w:rsid w:val="00010CF8"/>
    <w:rsid w:val="00011103"/>
    <w:rsid w:val="000111B5"/>
    <w:rsid w:val="00012A3E"/>
    <w:rsid w:val="00013215"/>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209"/>
    <w:rsid w:val="00082AB9"/>
    <w:rsid w:val="00082C4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E7E"/>
    <w:rsid w:val="00094934"/>
    <w:rsid w:val="000964FC"/>
    <w:rsid w:val="00096A82"/>
    <w:rsid w:val="00096A87"/>
    <w:rsid w:val="00096B6C"/>
    <w:rsid w:val="000970E0"/>
    <w:rsid w:val="000A0249"/>
    <w:rsid w:val="000A0536"/>
    <w:rsid w:val="000A095F"/>
    <w:rsid w:val="000A1830"/>
    <w:rsid w:val="000A21EA"/>
    <w:rsid w:val="000A31B7"/>
    <w:rsid w:val="000A33F2"/>
    <w:rsid w:val="000A3D06"/>
    <w:rsid w:val="000A4121"/>
    <w:rsid w:val="000A49EE"/>
    <w:rsid w:val="000A4AA3"/>
    <w:rsid w:val="000A545E"/>
    <w:rsid w:val="000A550E"/>
    <w:rsid w:val="000A6152"/>
    <w:rsid w:val="000A6D2D"/>
    <w:rsid w:val="000A7367"/>
    <w:rsid w:val="000A7ABC"/>
    <w:rsid w:val="000A7AD1"/>
    <w:rsid w:val="000B0960"/>
    <w:rsid w:val="000B0A99"/>
    <w:rsid w:val="000B1891"/>
    <w:rsid w:val="000B1A55"/>
    <w:rsid w:val="000B20BB"/>
    <w:rsid w:val="000B2163"/>
    <w:rsid w:val="000B2246"/>
    <w:rsid w:val="000B2DA3"/>
    <w:rsid w:val="000B2EF6"/>
    <w:rsid w:val="000B2FA6"/>
    <w:rsid w:val="000B3062"/>
    <w:rsid w:val="000B33F9"/>
    <w:rsid w:val="000B3400"/>
    <w:rsid w:val="000B4AA0"/>
    <w:rsid w:val="000B5BDD"/>
    <w:rsid w:val="000B62C8"/>
    <w:rsid w:val="000B6F8C"/>
    <w:rsid w:val="000B7561"/>
    <w:rsid w:val="000C0E14"/>
    <w:rsid w:val="000C1B66"/>
    <w:rsid w:val="000C2553"/>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127C"/>
    <w:rsid w:val="000F1B4A"/>
    <w:rsid w:val="000F2C9B"/>
    <w:rsid w:val="000F355D"/>
    <w:rsid w:val="000F39CA"/>
    <w:rsid w:val="000F5777"/>
    <w:rsid w:val="000F58D5"/>
    <w:rsid w:val="000F651E"/>
    <w:rsid w:val="000F6522"/>
    <w:rsid w:val="000F7283"/>
    <w:rsid w:val="00102370"/>
    <w:rsid w:val="0010251E"/>
    <w:rsid w:val="00103E80"/>
    <w:rsid w:val="001045CE"/>
    <w:rsid w:val="00104806"/>
    <w:rsid w:val="0010481F"/>
    <w:rsid w:val="00104DAE"/>
    <w:rsid w:val="00105A15"/>
    <w:rsid w:val="00105F33"/>
    <w:rsid w:val="001062E8"/>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38E"/>
    <w:rsid w:val="001166D0"/>
    <w:rsid w:val="001168C4"/>
    <w:rsid w:val="00116E06"/>
    <w:rsid w:val="001171D9"/>
    <w:rsid w:val="001176ED"/>
    <w:rsid w:val="00117BD6"/>
    <w:rsid w:val="001206C2"/>
    <w:rsid w:val="001216F0"/>
    <w:rsid w:val="00121978"/>
    <w:rsid w:val="0012202F"/>
    <w:rsid w:val="001228DD"/>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6DC6"/>
    <w:rsid w:val="001570DF"/>
    <w:rsid w:val="00157687"/>
    <w:rsid w:val="0015783A"/>
    <w:rsid w:val="00157B13"/>
    <w:rsid w:val="00160A43"/>
    <w:rsid w:val="00161962"/>
    <w:rsid w:val="00161AB1"/>
    <w:rsid w:val="001620D6"/>
    <w:rsid w:val="001621A2"/>
    <w:rsid w:val="001621D0"/>
    <w:rsid w:val="0016251A"/>
    <w:rsid w:val="00162548"/>
    <w:rsid w:val="00162604"/>
    <w:rsid w:val="00162892"/>
    <w:rsid w:val="001628A7"/>
    <w:rsid w:val="00164467"/>
    <w:rsid w:val="001655E5"/>
    <w:rsid w:val="00165EBE"/>
    <w:rsid w:val="00166122"/>
    <w:rsid w:val="00166A8E"/>
    <w:rsid w:val="00166E75"/>
    <w:rsid w:val="0016704B"/>
    <w:rsid w:val="00167EB7"/>
    <w:rsid w:val="0017001D"/>
    <w:rsid w:val="001712F4"/>
    <w:rsid w:val="00172183"/>
    <w:rsid w:val="00173239"/>
    <w:rsid w:val="00174024"/>
    <w:rsid w:val="001751AB"/>
    <w:rsid w:val="001751FA"/>
    <w:rsid w:val="00175A3F"/>
    <w:rsid w:val="00175BEA"/>
    <w:rsid w:val="00177C87"/>
    <w:rsid w:val="0018052C"/>
    <w:rsid w:val="00180AD3"/>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5C9"/>
    <w:rsid w:val="001C0DC7"/>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B7C"/>
    <w:rsid w:val="001D465F"/>
    <w:rsid w:val="001D4832"/>
    <w:rsid w:val="001D4C06"/>
    <w:rsid w:val="001D54BD"/>
    <w:rsid w:val="001D5816"/>
    <w:rsid w:val="001D58E1"/>
    <w:rsid w:val="001D594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28D4"/>
    <w:rsid w:val="001F31E8"/>
    <w:rsid w:val="001F4225"/>
    <w:rsid w:val="001F50A7"/>
    <w:rsid w:val="001F5F85"/>
    <w:rsid w:val="001F695B"/>
    <w:rsid w:val="001F7F82"/>
    <w:rsid w:val="00200A62"/>
    <w:rsid w:val="00201463"/>
    <w:rsid w:val="00201F70"/>
    <w:rsid w:val="00201FF9"/>
    <w:rsid w:val="002031F0"/>
    <w:rsid w:val="00203740"/>
    <w:rsid w:val="00205022"/>
    <w:rsid w:val="0020505C"/>
    <w:rsid w:val="00205B51"/>
    <w:rsid w:val="00205BBA"/>
    <w:rsid w:val="00206B68"/>
    <w:rsid w:val="00206BB3"/>
    <w:rsid w:val="002100E1"/>
    <w:rsid w:val="0021057C"/>
    <w:rsid w:val="002105A2"/>
    <w:rsid w:val="00210C72"/>
    <w:rsid w:val="00211239"/>
    <w:rsid w:val="00211A85"/>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EC7"/>
    <w:rsid w:val="002611B9"/>
    <w:rsid w:val="00261539"/>
    <w:rsid w:val="0026179F"/>
    <w:rsid w:val="00261894"/>
    <w:rsid w:val="00261B72"/>
    <w:rsid w:val="00262CC9"/>
    <w:rsid w:val="002639DE"/>
    <w:rsid w:val="0026442E"/>
    <w:rsid w:val="002654FC"/>
    <w:rsid w:val="002666AC"/>
    <w:rsid w:val="002666AE"/>
    <w:rsid w:val="00267D5A"/>
    <w:rsid w:val="0027170B"/>
    <w:rsid w:val="002717D2"/>
    <w:rsid w:val="002718C5"/>
    <w:rsid w:val="0027237E"/>
    <w:rsid w:val="002726E0"/>
    <w:rsid w:val="00273603"/>
    <w:rsid w:val="00273B92"/>
    <w:rsid w:val="00273EE1"/>
    <w:rsid w:val="0027426D"/>
    <w:rsid w:val="00274E1A"/>
    <w:rsid w:val="00275085"/>
    <w:rsid w:val="002775B1"/>
    <w:rsid w:val="002775B9"/>
    <w:rsid w:val="00277CE8"/>
    <w:rsid w:val="002801EF"/>
    <w:rsid w:val="002811C4"/>
    <w:rsid w:val="00281410"/>
    <w:rsid w:val="002819B5"/>
    <w:rsid w:val="00282213"/>
    <w:rsid w:val="0028232B"/>
    <w:rsid w:val="00282398"/>
    <w:rsid w:val="002833D7"/>
    <w:rsid w:val="00284016"/>
    <w:rsid w:val="00284360"/>
    <w:rsid w:val="00284859"/>
    <w:rsid w:val="002851F8"/>
    <w:rsid w:val="002858BF"/>
    <w:rsid w:val="00285999"/>
    <w:rsid w:val="00285DC2"/>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BDE"/>
    <w:rsid w:val="00294E88"/>
    <w:rsid w:val="00295970"/>
    <w:rsid w:val="00295F9D"/>
    <w:rsid w:val="0029600A"/>
    <w:rsid w:val="0029601C"/>
    <w:rsid w:val="00296AF8"/>
    <w:rsid w:val="00297659"/>
    <w:rsid w:val="0029777D"/>
    <w:rsid w:val="002A0243"/>
    <w:rsid w:val="002A0CED"/>
    <w:rsid w:val="002A1AF2"/>
    <w:rsid w:val="002A26D1"/>
    <w:rsid w:val="002A47B8"/>
    <w:rsid w:val="002A4CD0"/>
    <w:rsid w:val="002A4F85"/>
    <w:rsid w:val="002A5208"/>
    <w:rsid w:val="002A559D"/>
    <w:rsid w:val="002A6DA6"/>
    <w:rsid w:val="002A7284"/>
    <w:rsid w:val="002A73C7"/>
    <w:rsid w:val="002A7C9E"/>
    <w:rsid w:val="002A7DA6"/>
    <w:rsid w:val="002B0E40"/>
    <w:rsid w:val="002B0F1F"/>
    <w:rsid w:val="002B1365"/>
    <w:rsid w:val="002B2429"/>
    <w:rsid w:val="002B3E29"/>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13F2"/>
    <w:rsid w:val="002D1400"/>
    <w:rsid w:val="002D2472"/>
    <w:rsid w:val="002D28DE"/>
    <w:rsid w:val="002D29CE"/>
    <w:rsid w:val="002D36EB"/>
    <w:rsid w:val="002D42F8"/>
    <w:rsid w:val="002D4378"/>
    <w:rsid w:val="002D4A6E"/>
    <w:rsid w:val="002D69D3"/>
    <w:rsid w:val="002D6BDF"/>
    <w:rsid w:val="002D6E1F"/>
    <w:rsid w:val="002D6FC6"/>
    <w:rsid w:val="002E17BE"/>
    <w:rsid w:val="002E1A9C"/>
    <w:rsid w:val="002E223E"/>
    <w:rsid w:val="002E2CE9"/>
    <w:rsid w:val="002E3BF7"/>
    <w:rsid w:val="002E3D82"/>
    <w:rsid w:val="002E403E"/>
    <w:rsid w:val="002E42CA"/>
    <w:rsid w:val="002E4568"/>
    <w:rsid w:val="002E4770"/>
    <w:rsid w:val="002E4C74"/>
    <w:rsid w:val="002E4E0A"/>
    <w:rsid w:val="002E5E43"/>
    <w:rsid w:val="002E6EB1"/>
    <w:rsid w:val="002E7227"/>
    <w:rsid w:val="002E753A"/>
    <w:rsid w:val="002E78C7"/>
    <w:rsid w:val="002F11D2"/>
    <w:rsid w:val="002F158C"/>
    <w:rsid w:val="002F1921"/>
    <w:rsid w:val="002F1A26"/>
    <w:rsid w:val="002F1D06"/>
    <w:rsid w:val="002F2CA1"/>
    <w:rsid w:val="002F3B08"/>
    <w:rsid w:val="002F3DAA"/>
    <w:rsid w:val="002F408B"/>
    <w:rsid w:val="002F4093"/>
    <w:rsid w:val="002F45ED"/>
    <w:rsid w:val="002F4972"/>
    <w:rsid w:val="002F4A26"/>
    <w:rsid w:val="002F5540"/>
    <w:rsid w:val="002F5636"/>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18CB"/>
    <w:rsid w:val="00342026"/>
    <w:rsid w:val="00342351"/>
    <w:rsid w:val="003426FC"/>
    <w:rsid w:val="003445D2"/>
    <w:rsid w:val="00344E4B"/>
    <w:rsid w:val="0034561B"/>
    <w:rsid w:val="0034587B"/>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6D8"/>
    <w:rsid w:val="00367724"/>
    <w:rsid w:val="0036794A"/>
    <w:rsid w:val="003710BA"/>
    <w:rsid w:val="00371F17"/>
    <w:rsid w:val="00372021"/>
    <w:rsid w:val="00372A7D"/>
    <w:rsid w:val="0037483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1817"/>
    <w:rsid w:val="00391B2C"/>
    <w:rsid w:val="00393042"/>
    <w:rsid w:val="00394AD5"/>
    <w:rsid w:val="00394B3D"/>
    <w:rsid w:val="00394D8A"/>
    <w:rsid w:val="00394FB9"/>
    <w:rsid w:val="0039642D"/>
    <w:rsid w:val="003965F9"/>
    <w:rsid w:val="00396941"/>
    <w:rsid w:val="00396B38"/>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50F4"/>
    <w:rsid w:val="004157C6"/>
    <w:rsid w:val="00415B17"/>
    <w:rsid w:val="00416084"/>
    <w:rsid w:val="00416864"/>
    <w:rsid w:val="004172E5"/>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C43"/>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72A6"/>
    <w:rsid w:val="004974BF"/>
    <w:rsid w:val="004A0165"/>
    <w:rsid w:val="004A0A3B"/>
    <w:rsid w:val="004A1753"/>
    <w:rsid w:val="004A1761"/>
    <w:rsid w:val="004A19D5"/>
    <w:rsid w:val="004A22A0"/>
    <w:rsid w:val="004A2BF6"/>
    <w:rsid w:val="004A409B"/>
    <w:rsid w:val="004A495F"/>
    <w:rsid w:val="004A53A1"/>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3AD"/>
    <w:rsid w:val="004C675F"/>
    <w:rsid w:val="004C6825"/>
    <w:rsid w:val="004C71CB"/>
    <w:rsid w:val="004C7593"/>
    <w:rsid w:val="004C7BEE"/>
    <w:rsid w:val="004C7DC8"/>
    <w:rsid w:val="004D129E"/>
    <w:rsid w:val="004D21B0"/>
    <w:rsid w:val="004D2352"/>
    <w:rsid w:val="004D2C3E"/>
    <w:rsid w:val="004D49CB"/>
    <w:rsid w:val="004D4C4B"/>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804E1"/>
    <w:rsid w:val="00580FF5"/>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D59"/>
    <w:rsid w:val="0059335E"/>
    <w:rsid w:val="005956EE"/>
    <w:rsid w:val="00595C86"/>
    <w:rsid w:val="00595D2F"/>
    <w:rsid w:val="00596EA0"/>
    <w:rsid w:val="00597D83"/>
    <w:rsid w:val="00597DB2"/>
    <w:rsid w:val="005A0769"/>
    <w:rsid w:val="005A083E"/>
    <w:rsid w:val="005A129C"/>
    <w:rsid w:val="005A1ED0"/>
    <w:rsid w:val="005A249B"/>
    <w:rsid w:val="005A2EC9"/>
    <w:rsid w:val="005A4027"/>
    <w:rsid w:val="005A4BBE"/>
    <w:rsid w:val="005A4CF2"/>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B92"/>
    <w:rsid w:val="005C03FC"/>
    <w:rsid w:val="005C0C9A"/>
    <w:rsid w:val="005C0FBF"/>
    <w:rsid w:val="005C180B"/>
    <w:rsid w:val="005C1EA6"/>
    <w:rsid w:val="005C1FF6"/>
    <w:rsid w:val="005C221D"/>
    <w:rsid w:val="005C3F67"/>
    <w:rsid w:val="005C4C13"/>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768F"/>
    <w:rsid w:val="0061100F"/>
    <w:rsid w:val="006116FA"/>
    <w:rsid w:val="00612589"/>
    <w:rsid w:val="0061271A"/>
    <w:rsid w:val="00613187"/>
    <w:rsid w:val="006144A1"/>
    <w:rsid w:val="00615EBB"/>
    <w:rsid w:val="00616096"/>
    <w:rsid w:val="006160A2"/>
    <w:rsid w:val="006160F7"/>
    <w:rsid w:val="00617B76"/>
    <w:rsid w:val="0062127B"/>
    <w:rsid w:val="0062191B"/>
    <w:rsid w:val="00623577"/>
    <w:rsid w:val="00623E7E"/>
    <w:rsid w:val="00624651"/>
    <w:rsid w:val="00625B30"/>
    <w:rsid w:val="00625BAE"/>
    <w:rsid w:val="00625D84"/>
    <w:rsid w:val="00625D97"/>
    <w:rsid w:val="00625DA2"/>
    <w:rsid w:val="0062740E"/>
    <w:rsid w:val="0063009F"/>
    <w:rsid w:val="006302AA"/>
    <w:rsid w:val="00631E27"/>
    <w:rsid w:val="0063256E"/>
    <w:rsid w:val="006335A6"/>
    <w:rsid w:val="00633F6D"/>
    <w:rsid w:val="00634252"/>
    <w:rsid w:val="00635610"/>
    <w:rsid w:val="0063599B"/>
    <w:rsid w:val="006363BD"/>
    <w:rsid w:val="00637500"/>
    <w:rsid w:val="0064107B"/>
    <w:rsid w:val="006412DC"/>
    <w:rsid w:val="0064148D"/>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CE"/>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4BC8"/>
    <w:rsid w:val="0069516F"/>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81C"/>
    <w:rsid w:val="006A6D23"/>
    <w:rsid w:val="006A7700"/>
    <w:rsid w:val="006B0AE4"/>
    <w:rsid w:val="006B1590"/>
    <w:rsid w:val="006B1659"/>
    <w:rsid w:val="006B2356"/>
    <w:rsid w:val="006B25DE"/>
    <w:rsid w:val="006B3CFC"/>
    <w:rsid w:val="006B4FDD"/>
    <w:rsid w:val="006B5105"/>
    <w:rsid w:val="006B5380"/>
    <w:rsid w:val="006B54C2"/>
    <w:rsid w:val="006B6724"/>
    <w:rsid w:val="006C01F7"/>
    <w:rsid w:val="006C07F3"/>
    <w:rsid w:val="006C1323"/>
    <w:rsid w:val="006C1C3B"/>
    <w:rsid w:val="006C32CA"/>
    <w:rsid w:val="006C431D"/>
    <w:rsid w:val="006C4DA8"/>
    <w:rsid w:val="006C4E43"/>
    <w:rsid w:val="006C542D"/>
    <w:rsid w:val="006C5703"/>
    <w:rsid w:val="006C58C6"/>
    <w:rsid w:val="006C643E"/>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E87"/>
    <w:rsid w:val="006D4176"/>
    <w:rsid w:val="006D5886"/>
    <w:rsid w:val="006D5C22"/>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BCC"/>
    <w:rsid w:val="007177E1"/>
    <w:rsid w:val="00717CE4"/>
    <w:rsid w:val="007203CD"/>
    <w:rsid w:val="007205EC"/>
    <w:rsid w:val="00720915"/>
    <w:rsid w:val="00722709"/>
    <w:rsid w:val="0072284C"/>
    <w:rsid w:val="00722C9B"/>
    <w:rsid w:val="0072429E"/>
    <w:rsid w:val="00724B40"/>
    <w:rsid w:val="00725043"/>
    <w:rsid w:val="00725965"/>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55D5"/>
    <w:rsid w:val="007656B2"/>
    <w:rsid w:val="00766625"/>
    <w:rsid w:val="007673A1"/>
    <w:rsid w:val="0076794D"/>
    <w:rsid w:val="00771580"/>
    <w:rsid w:val="007719BF"/>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B09"/>
    <w:rsid w:val="007C4ECE"/>
    <w:rsid w:val="007C508D"/>
    <w:rsid w:val="007C59C5"/>
    <w:rsid w:val="007C5EF1"/>
    <w:rsid w:val="007C725F"/>
    <w:rsid w:val="007C7BF5"/>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5060"/>
    <w:rsid w:val="007F5DDD"/>
    <w:rsid w:val="007F6772"/>
    <w:rsid w:val="007F72C0"/>
    <w:rsid w:val="008004B4"/>
    <w:rsid w:val="00800536"/>
    <w:rsid w:val="00800985"/>
    <w:rsid w:val="008010B3"/>
    <w:rsid w:val="00801E2A"/>
    <w:rsid w:val="008029D5"/>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733"/>
    <w:rsid w:val="00886D1F"/>
    <w:rsid w:val="00887E14"/>
    <w:rsid w:val="00887FFB"/>
    <w:rsid w:val="0089075E"/>
    <w:rsid w:val="00891032"/>
    <w:rsid w:val="0089165A"/>
    <w:rsid w:val="00891DB1"/>
    <w:rsid w:val="00891EE1"/>
    <w:rsid w:val="00892A3E"/>
    <w:rsid w:val="00893987"/>
    <w:rsid w:val="008942CA"/>
    <w:rsid w:val="00894987"/>
    <w:rsid w:val="00894A9C"/>
    <w:rsid w:val="008963EF"/>
    <w:rsid w:val="00896552"/>
    <w:rsid w:val="0089687B"/>
    <w:rsid w:val="0089688E"/>
    <w:rsid w:val="00896D37"/>
    <w:rsid w:val="00897333"/>
    <w:rsid w:val="00897B0E"/>
    <w:rsid w:val="008A0043"/>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934"/>
    <w:rsid w:val="008B5AE7"/>
    <w:rsid w:val="008B5DBB"/>
    <w:rsid w:val="008B6482"/>
    <w:rsid w:val="008B6596"/>
    <w:rsid w:val="008B6C51"/>
    <w:rsid w:val="008B6D86"/>
    <w:rsid w:val="008B72B2"/>
    <w:rsid w:val="008B7593"/>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58E4"/>
    <w:rsid w:val="008D6651"/>
    <w:rsid w:val="008D6657"/>
    <w:rsid w:val="008D6672"/>
    <w:rsid w:val="008D6F25"/>
    <w:rsid w:val="008D7465"/>
    <w:rsid w:val="008E02C3"/>
    <w:rsid w:val="008E04A5"/>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986"/>
    <w:rsid w:val="00900337"/>
    <w:rsid w:val="009018C4"/>
    <w:rsid w:val="00902C07"/>
    <w:rsid w:val="00903765"/>
    <w:rsid w:val="009038DA"/>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7065"/>
    <w:rsid w:val="00937F91"/>
    <w:rsid w:val="00940285"/>
    <w:rsid w:val="009404A4"/>
    <w:rsid w:val="0094115E"/>
    <w:rsid w:val="009415B0"/>
    <w:rsid w:val="00941819"/>
    <w:rsid w:val="009424C6"/>
    <w:rsid w:val="00942537"/>
    <w:rsid w:val="00943701"/>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493"/>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7020"/>
    <w:rsid w:val="00977A8C"/>
    <w:rsid w:val="00980B96"/>
    <w:rsid w:val="0098141C"/>
    <w:rsid w:val="009838AC"/>
    <w:rsid w:val="00983910"/>
    <w:rsid w:val="00984832"/>
    <w:rsid w:val="00984929"/>
    <w:rsid w:val="009857F4"/>
    <w:rsid w:val="0098653B"/>
    <w:rsid w:val="00986659"/>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42D"/>
    <w:rsid w:val="0099667E"/>
    <w:rsid w:val="0099686E"/>
    <w:rsid w:val="00996A8F"/>
    <w:rsid w:val="009A092A"/>
    <w:rsid w:val="009A0E95"/>
    <w:rsid w:val="009A0FC2"/>
    <w:rsid w:val="009A1218"/>
    <w:rsid w:val="009A1DBF"/>
    <w:rsid w:val="009A2458"/>
    <w:rsid w:val="009A2692"/>
    <w:rsid w:val="009A35EE"/>
    <w:rsid w:val="009A5B1E"/>
    <w:rsid w:val="009A5CF3"/>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C0727"/>
    <w:rsid w:val="009C131B"/>
    <w:rsid w:val="009C15F9"/>
    <w:rsid w:val="009C33BE"/>
    <w:rsid w:val="009C3C80"/>
    <w:rsid w:val="009C3D1A"/>
    <w:rsid w:val="009C3E57"/>
    <w:rsid w:val="009C41A4"/>
    <w:rsid w:val="009C4392"/>
    <w:rsid w:val="009C46F4"/>
    <w:rsid w:val="009C492F"/>
    <w:rsid w:val="009C4B00"/>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727"/>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212A"/>
    <w:rsid w:val="00A3301C"/>
    <w:rsid w:val="00A336D6"/>
    <w:rsid w:val="00A33D5B"/>
    <w:rsid w:val="00A33DDF"/>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15C1"/>
    <w:rsid w:val="00A519F2"/>
    <w:rsid w:val="00A51E54"/>
    <w:rsid w:val="00A52D79"/>
    <w:rsid w:val="00A53169"/>
    <w:rsid w:val="00A53957"/>
    <w:rsid w:val="00A54205"/>
    <w:rsid w:val="00A546DE"/>
    <w:rsid w:val="00A5472D"/>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338"/>
    <w:rsid w:val="00A76C5D"/>
    <w:rsid w:val="00A77B1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86E"/>
    <w:rsid w:val="00AF490A"/>
    <w:rsid w:val="00AF4AB2"/>
    <w:rsid w:val="00AF4D8B"/>
    <w:rsid w:val="00AF5752"/>
    <w:rsid w:val="00AF6213"/>
    <w:rsid w:val="00AF6281"/>
    <w:rsid w:val="00AF6918"/>
    <w:rsid w:val="00AF733F"/>
    <w:rsid w:val="00B004DD"/>
    <w:rsid w:val="00B0126F"/>
    <w:rsid w:val="00B0132D"/>
    <w:rsid w:val="00B015B0"/>
    <w:rsid w:val="00B016BE"/>
    <w:rsid w:val="00B02CBA"/>
    <w:rsid w:val="00B048EA"/>
    <w:rsid w:val="00B04EA9"/>
    <w:rsid w:val="00B0575B"/>
    <w:rsid w:val="00B05F66"/>
    <w:rsid w:val="00B062D4"/>
    <w:rsid w:val="00B0679B"/>
    <w:rsid w:val="00B067CA"/>
    <w:rsid w:val="00B06942"/>
    <w:rsid w:val="00B06ACF"/>
    <w:rsid w:val="00B07A7F"/>
    <w:rsid w:val="00B07D36"/>
    <w:rsid w:val="00B109BA"/>
    <w:rsid w:val="00B10ACD"/>
    <w:rsid w:val="00B10C1A"/>
    <w:rsid w:val="00B10E6A"/>
    <w:rsid w:val="00B127A4"/>
    <w:rsid w:val="00B12B26"/>
    <w:rsid w:val="00B13988"/>
    <w:rsid w:val="00B13A34"/>
    <w:rsid w:val="00B1478C"/>
    <w:rsid w:val="00B14CBF"/>
    <w:rsid w:val="00B15348"/>
    <w:rsid w:val="00B15AEF"/>
    <w:rsid w:val="00B163F8"/>
    <w:rsid w:val="00B16ED2"/>
    <w:rsid w:val="00B17FF5"/>
    <w:rsid w:val="00B2067B"/>
    <w:rsid w:val="00B21F75"/>
    <w:rsid w:val="00B22557"/>
    <w:rsid w:val="00B2387B"/>
    <w:rsid w:val="00B23B26"/>
    <w:rsid w:val="00B23EEA"/>
    <w:rsid w:val="00B24024"/>
    <w:rsid w:val="00B24140"/>
    <w:rsid w:val="00B2445E"/>
    <w:rsid w:val="00B246CA"/>
    <w:rsid w:val="00B2472D"/>
    <w:rsid w:val="00B24CA0"/>
    <w:rsid w:val="00B24D3E"/>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54C3"/>
    <w:rsid w:val="00B856BE"/>
    <w:rsid w:val="00B86209"/>
    <w:rsid w:val="00B86220"/>
    <w:rsid w:val="00B86AA0"/>
    <w:rsid w:val="00B86EE2"/>
    <w:rsid w:val="00B87569"/>
    <w:rsid w:val="00B87725"/>
    <w:rsid w:val="00B87D22"/>
    <w:rsid w:val="00B9008C"/>
    <w:rsid w:val="00B902E8"/>
    <w:rsid w:val="00B907C7"/>
    <w:rsid w:val="00B90C27"/>
    <w:rsid w:val="00B918AA"/>
    <w:rsid w:val="00B92E92"/>
    <w:rsid w:val="00B96060"/>
    <w:rsid w:val="00B96402"/>
    <w:rsid w:val="00B968AE"/>
    <w:rsid w:val="00B96DFF"/>
    <w:rsid w:val="00B974BD"/>
    <w:rsid w:val="00B9778B"/>
    <w:rsid w:val="00B9798D"/>
    <w:rsid w:val="00BA0512"/>
    <w:rsid w:val="00BA0FBE"/>
    <w:rsid w:val="00BA12DB"/>
    <w:rsid w:val="00BA22F9"/>
    <w:rsid w:val="00BA230C"/>
    <w:rsid w:val="00BA259A"/>
    <w:rsid w:val="00BA259C"/>
    <w:rsid w:val="00BA29D3"/>
    <w:rsid w:val="00BA2FE9"/>
    <w:rsid w:val="00BA2FF4"/>
    <w:rsid w:val="00BA307F"/>
    <w:rsid w:val="00BA43B5"/>
    <w:rsid w:val="00BA5280"/>
    <w:rsid w:val="00BA5797"/>
    <w:rsid w:val="00BA597D"/>
    <w:rsid w:val="00BA7F3D"/>
    <w:rsid w:val="00BB054E"/>
    <w:rsid w:val="00BB05D0"/>
    <w:rsid w:val="00BB0BE9"/>
    <w:rsid w:val="00BB10D1"/>
    <w:rsid w:val="00BB14F1"/>
    <w:rsid w:val="00BB1545"/>
    <w:rsid w:val="00BB2330"/>
    <w:rsid w:val="00BB3442"/>
    <w:rsid w:val="00BB37D0"/>
    <w:rsid w:val="00BB3A5C"/>
    <w:rsid w:val="00BB4861"/>
    <w:rsid w:val="00BB4940"/>
    <w:rsid w:val="00BB572E"/>
    <w:rsid w:val="00BB58D9"/>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795"/>
    <w:rsid w:val="00BD0609"/>
    <w:rsid w:val="00BD1035"/>
    <w:rsid w:val="00BD1240"/>
    <w:rsid w:val="00BD1AFC"/>
    <w:rsid w:val="00BD205E"/>
    <w:rsid w:val="00BD2464"/>
    <w:rsid w:val="00BD2542"/>
    <w:rsid w:val="00BD28BF"/>
    <w:rsid w:val="00BD3520"/>
    <w:rsid w:val="00BD39A1"/>
    <w:rsid w:val="00BD4760"/>
    <w:rsid w:val="00BD51E4"/>
    <w:rsid w:val="00BD5798"/>
    <w:rsid w:val="00BD5D65"/>
    <w:rsid w:val="00BD6404"/>
    <w:rsid w:val="00BD7545"/>
    <w:rsid w:val="00BD7C0F"/>
    <w:rsid w:val="00BD7EE6"/>
    <w:rsid w:val="00BE0194"/>
    <w:rsid w:val="00BE025A"/>
    <w:rsid w:val="00BE04A2"/>
    <w:rsid w:val="00BE091D"/>
    <w:rsid w:val="00BE1586"/>
    <w:rsid w:val="00BE33AE"/>
    <w:rsid w:val="00BE354D"/>
    <w:rsid w:val="00BE365E"/>
    <w:rsid w:val="00BE42EA"/>
    <w:rsid w:val="00BE44C3"/>
    <w:rsid w:val="00BE4CF9"/>
    <w:rsid w:val="00BE4E3E"/>
    <w:rsid w:val="00BE545B"/>
    <w:rsid w:val="00BE66B0"/>
    <w:rsid w:val="00BE6D55"/>
    <w:rsid w:val="00BF046F"/>
    <w:rsid w:val="00BF176D"/>
    <w:rsid w:val="00BF1AE0"/>
    <w:rsid w:val="00BF1B7E"/>
    <w:rsid w:val="00BF250E"/>
    <w:rsid w:val="00BF297E"/>
    <w:rsid w:val="00BF3FF1"/>
    <w:rsid w:val="00BF45FD"/>
    <w:rsid w:val="00BF48F7"/>
    <w:rsid w:val="00BF4FA1"/>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854"/>
    <w:rsid w:val="00C47D61"/>
    <w:rsid w:val="00C47F08"/>
    <w:rsid w:val="00C47FEE"/>
    <w:rsid w:val="00C514A6"/>
    <w:rsid w:val="00C51736"/>
    <w:rsid w:val="00C5320E"/>
    <w:rsid w:val="00C5367A"/>
    <w:rsid w:val="00C555ED"/>
    <w:rsid w:val="00C55F84"/>
    <w:rsid w:val="00C56588"/>
    <w:rsid w:val="00C569ED"/>
    <w:rsid w:val="00C56D74"/>
    <w:rsid w:val="00C5715C"/>
    <w:rsid w:val="00C5739F"/>
    <w:rsid w:val="00C57CF0"/>
    <w:rsid w:val="00C57E31"/>
    <w:rsid w:val="00C57F61"/>
    <w:rsid w:val="00C60CBA"/>
    <w:rsid w:val="00C61563"/>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64BD"/>
    <w:rsid w:val="00CA6832"/>
    <w:rsid w:val="00CA6EB5"/>
    <w:rsid w:val="00CA744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4EB"/>
    <w:rsid w:val="00CD0681"/>
    <w:rsid w:val="00CD0D4B"/>
    <w:rsid w:val="00CD17C6"/>
    <w:rsid w:val="00CD1C82"/>
    <w:rsid w:val="00CD1F62"/>
    <w:rsid w:val="00CD307E"/>
    <w:rsid w:val="00CD359F"/>
    <w:rsid w:val="00CD35EA"/>
    <w:rsid w:val="00CD5457"/>
    <w:rsid w:val="00CD629F"/>
    <w:rsid w:val="00CD632F"/>
    <w:rsid w:val="00CD6A1B"/>
    <w:rsid w:val="00CD6E6B"/>
    <w:rsid w:val="00CD6FAA"/>
    <w:rsid w:val="00CD7C3C"/>
    <w:rsid w:val="00CE0A7F"/>
    <w:rsid w:val="00CE1643"/>
    <w:rsid w:val="00CE1718"/>
    <w:rsid w:val="00CE224E"/>
    <w:rsid w:val="00CE230B"/>
    <w:rsid w:val="00CE2423"/>
    <w:rsid w:val="00CE31E8"/>
    <w:rsid w:val="00CE3455"/>
    <w:rsid w:val="00CE35DE"/>
    <w:rsid w:val="00CE4AB5"/>
    <w:rsid w:val="00CE72FC"/>
    <w:rsid w:val="00CE7301"/>
    <w:rsid w:val="00CE76F3"/>
    <w:rsid w:val="00CE7C99"/>
    <w:rsid w:val="00CE7E2F"/>
    <w:rsid w:val="00CF0126"/>
    <w:rsid w:val="00CF1D2C"/>
    <w:rsid w:val="00CF23F6"/>
    <w:rsid w:val="00CF2D70"/>
    <w:rsid w:val="00CF4156"/>
    <w:rsid w:val="00CF4CAB"/>
    <w:rsid w:val="00CF5211"/>
    <w:rsid w:val="00CF5F24"/>
    <w:rsid w:val="00CF6292"/>
    <w:rsid w:val="00CF641C"/>
    <w:rsid w:val="00CF65FB"/>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4440"/>
    <w:rsid w:val="00D1456A"/>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CD1"/>
    <w:rsid w:val="00D3476F"/>
    <w:rsid w:val="00D357B8"/>
    <w:rsid w:val="00D35F9B"/>
    <w:rsid w:val="00D365C0"/>
    <w:rsid w:val="00D3679F"/>
    <w:rsid w:val="00D36B69"/>
    <w:rsid w:val="00D4007C"/>
    <w:rsid w:val="00D408DD"/>
    <w:rsid w:val="00D40A95"/>
    <w:rsid w:val="00D415BF"/>
    <w:rsid w:val="00D41767"/>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63A7"/>
    <w:rsid w:val="00D565F2"/>
    <w:rsid w:val="00D566D3"/>
    <w:rsid w:val="00D56D80"/>
    <w:rsid w:val="00D56E3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58F7"/>
    <w:rsid w:val="00D9633C"/>
    <w:rsid w:val="00D97AE8"/>
    <w:rsid w:val="00D97F0C"/>
    <w:rsid w:val="00DA0992"/>
    <w:rsid w:val="00DA1AC1"/>
    <w:rsid w:val="00DA272C"/>
    <w:rsid w:val="00DA3115"/>
    <w:rsid w:val="00DA3A86"/>
    <w:rsid w:val="00DA4182"/>
    <w:rsid w:val="00DA4C09"/>
    <w:rsid w:val="00DA57C4"/>
    <w:rsid w:val="00DA5D07"/>
    <w:rsid w:val="00DA6862"/>
    <w:rsid w:val="00DA73BF"/>
    <w:rsid w:val="00DA7425"/>
    <w:rsid w:val="00DA7E52"/>
    <w:rsid w:val="00DB0D70"/>
    <w:rsid w:val="00DB0E0C"/>
    <w:rsid w:val="00DB23C4"/>
    <w:rsid w:val="00DB2C87"/>
    <w:rsid w:val="00DB36A9"/>
    <w:rsid w:val="00DB4799"/>
    <w:rsid w:val="00DB48D1"/>
    <w:rsid w:val="00DB50CA"/>
    <w:rsid w:val="00DB5F58"/>
    <w:rsid w:val="00DB6C24"/>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879"/>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3436"/>
    <w:rsid w:val="00E136E4"/>
    <w:rsid w:val="00E13C03"/>
    <w:rsid w:val="00E14500"/>
    <w:rsid w:val="00E14859"/>
    <w:rsid w:val="00E14C2A"/>
    <w:rsid w:val="00E15B9B"/>
    <w:rsid w:val="00E160A5"/>
    <w:rsid w:val="00E16272"/>
    <w:rsid w:val="00E1713D"/>
    <w:rsid w:val="00E17BF2"/>
    <w:rsid w:val="00E207B1"/>
    <w:rsid w:val="00E20A43"/>
    <w:rsid w:val="00E20BD3"/>
    <w:rsid w:val="00E2145F"/>
    <w:rsid w:val="00E21763"/>
    <w:rsid w:val="00E21AB7"/>
    <w:rsid w:val="00E21F68"/>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9F1"/>
    <w:rsid w:val="00E32496"/>
    <w:rsid w:val="00E32856"/>
    <w:rsid w:val="00E32F88"/>
    <w:rsid w:val="00E33CD2"/>
    <w:rsid w:val="00E3607D"/>
    <w:rsid w:val="00E3646C"/>
    <w:rsid w:val="00E36896"/>
    <w:rsid w:val="00E37C58"/>
    <w:rsid w:val="00E4011D"/>
    <w:rsid w:val="00E40CC1"/>
    <w:rsid w:val="00E40D0A"/>
    <w:rsid w:val="00E40E90"/>
    <w:rsid w:val="00E40F60"/>
    <w:rsid w:val="00E425CF"/>
    <w:rsid w:val="00E43C21"/>
    <w:rsid w:val="00E45C7E"/>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6235"/>
    <w:rsid w:val="00E769BB"/>
    <w:rsid w:val="00E77259"/>
    <w:rsid w:val="00E77447"/>
    <w:rsid w:val="00E779F1"/>
    <w:rsid w:val="00E80775"/>
    <w:rsid w:val="00E809BD"/>
    <w:rsid w:val="00E80B52"/>
    <w:rsid w:val="00E8220D"/>
    <w:rsid w:val="00E824C3"/>
    <w:rsid w:val="00E840B3"/>
    <w:rsid w:val="00E8484D"/>
    <w:rsid w:val="00E84D10"/>
    <w:rsid w:val="00E856B7"/>
    <w:rsid w:val="00E85811"/>
    <w:rsid w:val="00E85854"/>
    <w:rsid w:val="00E85C66"/>
    <w:rsid w:val="00E85D9F"/>
    <w:rsid w:val="00E860A1"/>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607E"/>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439"/>
    <w:rsid w:val="00EC453E"/>
    <w:rsid w:val="00EC4775"/>
    <w:rsid w:val="00EC4C39"/>
    <w:rsid w:val="00EC4D36"/>
    <w:rsid w:val="00EC5654"/>
    <w:rsid w:val="00EC5C00"/>
    <w:rsid w:val="00EC64BF"/>
    <w:rsid w:val="00EC65CA"/>
    <w:rsid w:val="00EC6E51"/>
    <w:rsid w:val="00EC7950"/>
    <w:rsid w:val="00EC7F14"/>
    <w:rsid w:val="00ED02D2"/>
    <w:rsid w:val="00ED075F"/>
    <w:rsid w:val="00ED0A1F"/>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A6F"/>
    <w:rsid w:val="00F1152B"/>
    <w:rsid w:val="00F115F5"/>
    <w:rsid w:val="00F1160E"/>
    <w:rsid w:val="00F11868"/>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B8B"/>
    <w:rsid w:val="00F2502F"/>
    <w:rsid w:val="00F250C4"/>
    <w:rsid w:val="00F269F5"/>
    <w:rsid w:val="00F26D69"/>
    <w:rsid w:val="00F270A7"/>
    <w:rsid w:val="00F30D2E"/>
    <w:rsid w:val="00F31783"/>
    <w:rsid w:val="00F3257A"/>
    <w:rsid w:val="00F32A18"/>
    <w:rsid w:val="00F333C1"/>
    <w:rsid w:val="00F337F4"/>
    <w:rsid w:val="00F33BEF"/>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6701"/>
    <w:rsid w:val="00FB7F8C"/>
    <w:rsid w:val="00FC051F"/>
    <w:rsid w:val="00FC05F4"/>
    <w:rsid w:val="00FC06FF"/>
    <w:rsid w:val="00FC2BBB"/>
    <w:rsid w:val="00FC2BF8"/>
    <w:rsid w:val="00FC3717"/>
    <w:rsid w:val="00FC3C22"/>
    <w:rsid w:val="00FC44C8"/>
    <w:rsid w:val="00FC51E4"/>
    <w:rsid w:val="00FC6358"/>
    <w:rsid w:val="00FC69B4"/>
    <w:rsid w:val="00FC761B"/>
    <w:rsid w:val="00FD008C"/>
    <w:rsid w:val="00FD0694"/>
    <w:rsid w:val="00FD0F87"/>
    <w:rsid w:val="00FD1376"/>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3A3"/>
    <w:rsid w:val="00FE3725"/>
    <w:rsid w:val="00FE4511"/>
    <w:rsid w:val="00FE476D"/>
    <w:rsid w:val="00FE59E8"/>
    <w:rsid w:val="00FE614F"/>
    <w:rsid w:val="00FE6280"/>
    <w:rsid w:val="00FE6BC4"/>
    <w:rsid w:val="00FE75FC"/>
    <w:rsid w:val="00FF030D"/>
    <w:rsid w:val="00FF1973"/>
    <w:rsid w:val="00FF1FCB"/>
    <w:rsid w:val="00FF23AC"/>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552F26"/>
  <w15:docId w15:val="{AA7276FB-5BDB-4897-B63C-DE2EF7EA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列出段落"/>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A5B7B2-A7FF-4D69-882C-5F90F7F956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986</Words>
  <Characters>5626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chparkqc@qti.qualcomm.com</dc:creator>
  <cp:lastModifiedBy>Qualcomm-CH</cp:lastModifiedBy>
  <cp:revision>160</cp:revision>
  <cp:lastPrinted>2022-04-20T01:28:00Z</cp:lastPrinted>
  <dcterms:created xsi:type="dcterms:W3CDTF">2022-05-18T04:35:00Z</dcterms:created>
  <dcterms:modified xsi:type="dcterms:W3CDTF">2022-08-25T16:53:00Z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(3)pj1LNj6UiGYlffC7UiVHiYU7uO9Rq1ACo7TCgJ0YMzh6M4I9v346mFVDzaCPQ3fqvwEQ3bi8
pr/NXXa3qePue0xS6iegy5rciMMAvwgTddKWznJjTpSuKpzNB7Sk8WbQ5tJuY6V9nHSVGTiX
pMJJjs5+fwqJXlMHSup9bE7+OUx77ND3lLbW2OXRMPE2/VzWP96fWBFYvSIsFmE45lkHr6Hs
gnMJVAp5SRUlblqTkP</vt:lpwstr>
  </property>
  <property fmtid="{D5CDD505-2E9C-101B-9397-08002B2CF9AE}" pid="14" name="_2015_ms_pID_7253431">
    <vt:lpwstr>kgSecdeHS9rTeYzq2V1CdKF1Y4i5NuuPAR5UGONc7nmA/moKZjG/Ec
sEP+mM2RL/Da8KTi2SHh0MjbunSAZLjAqA58rc3JvMkFuPYK+niM9Vmqx526cBQrBbb00O3g
IyhBJIeFzjp3iXaV0UO717jdf4B7Jk9EyIhklrZt3Znces38B1IzIoMRKrdinjEM2IlOrDXd
fgtyusopR6bOxUEUQFm2lcxbW+p/TvTIT2xC</vt:lpwstr>
  </property>
  <property fmtid="{D5CDD505-2E9C-101B-9397-08002B2CF9AE}" pid="15" name="KSOProductBuildVer">
    <vt:lpwstr>2052-11.8.2.9022</vt:lpwstr>
  </property>
  <property fmtid="{D5CDD505-2E9C-101B-9397-08002B2CF9AE}" pid="16" name="_2015_ms_pID_7253432">
    <vt:lpwstr>ZA==</vt:lpwstr>
  </property>
</Properties>
</file>